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08" w:rsidRPr="00A02735" w:rsidRDefault="007B7C08" w:rsidP="008B311F">
      <w:pPr>
        <w:pStyle w:val="consplusnonformat"/>
        <w:spacing w:before="0" w:after="0"/>
        <w:ind w:left="5103"/>
        <w:jc w:val="center"/>
        <w:outlineLvl w:val="0"/>
      </w:pPr>
      <w:r w:rsidRPr="00A02735">
        <w:t>ПРИЛОЖЕНИЕ</w:t>
      </w:r>
    </w:p>
    <w:p w:rsidR="007B7C08" w:rsidRDefault="007B7C08" w:rsidP="008B311F">
      <w:pPr>
        <w:pStyle w:val="consplusnonformat"/>
        <w:spacing w:before="0" w:after="0"/>
        <w:ind w:left="5103"/>
        <w:jc w:val="center"/>
        <w:outlineLvl w:val="0"/>
      </w:pPr>
      <w:r w:rsidRPr="00A02735">
        <w:t>к приказу Министерства труда и</w:t>
      </w:r>
    </w:p>
    <w:p w:rsidR="007B7C08" w:rsidRDefault="007B7C08" w:rsidP="008B311F">
      <w:pPr>
        <w:pStyle w:val="consplusnonformat"/>
        <w:spacing w:before="0" w:after="0"/>
        <w:ind w:left="5103"/>
        <w:jc w:val="center"/>
        <w:outlineLvl w:val="0"/>
      </w:pPr>
      <w:r>
        <w:t>социального развития Республики Дагестан</w:t>
      </w:r>
    </w:p>
    <w:p w:rsidR="007B7C08" w:rsidRDefault="007B7C08" w:rsidP="008B311F">
      <w:pPr>
        <w:pStyle w:val="consplusnonformat"/>
        <w:spacing w:before="0" w:after="0"/>
        <w:ind w:left="5103"/>
        <w:jc w:val="center"/>
        <w:outlineLvl w:val="0"/>
      </w:pPr>
      <w:r>
        <w:t>от «    » декабря 2016 года №</w:t>
      </w:r>
    </w:p>
    <w:p w:rsidR="007B7C08" w:rsidRDefault="007B7C08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2560" w:right="2580" w:firstLine="1075"/>
        <w:rPr>
          <w:rFonts w:ascii="Times New Roman" w:hAnsi="Times New Roman"/>
          <w:sz w:val="30"/>
          <w:szCs w:val="30"/>
          <w:lang w:val="ru-RU"/>
        </w:rPr>
      </w:pPr>
    </w:p>
    <w:p w:rsidR="007B7C08" w:rsidRDefault="007B7C08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2560" w:right="2580" w:firstLine="1075"/>
        <w:rPr>
          <w:rFonts w:ascii="Times New Roman" w:hAnsi="Times New Roman"/>
          <w:sz w:val="30"/>
          <w:szCs w:val="30"/>
          <w:lang w:val="ru-RU"/>
        </w:rPr>
      </w:pP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2560" w:right="2580" w:firstLine="1075"/>
        <w:rPr>
          <w:rFonts w:ascii="Times New Roman" w:hAnsi="Times New Roman"/>
          <w:sz w:val="28"/>
          <w:szCs w:val="28"/>
          <w:lang w:val="ru-RU"/>
        </w:rPr>
      </w:pPr>
      <w:r w:rsidRPr="00D747A2">
        <w:rPr>
          <w:rFonts w:ascii="Times New Roman" w:hAnsi="Times New Roman"/>
          <w:sz w:val="30"/>
          <w:szCs w:val="30"/>
          <w:lang w:val="ru-RU"/>
        </w:rPr>
        <w:t xml:space="preserve">ТИПОВАЯ ФОРМА </w:t>
      </w:r>
      <w:r w:rsidRPr="00263F4C">
        <w:rPr>
          <w:rFonts w:ascii="Times New Roman" w:hAnsi="Times New Roman"/>
          <w:sz w:val="28"/>
          <w:szCs w:val="28"/>
          <w:lang w:val="ru-RU"/>
        </w:rPr>
        <w:t>договора о предоставлении субсидии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660" w:right="1660"/>
        <w:jc w:val="center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за счет средств республиканского бюджета Республики Дагестан некоммерческой организации, не являющейся государственным (муниципальным)</w:t>
      </w:r>
      <w:r>
        <w:rPr>
          <w:rFonts w:ascii="Times New Roman" w:hAnsi="Times New Roman"/>
          <w:sz w:val="28"/>
          <w:szCs w:val="28"/>
          <w:lang w:val="ru-RU"/>
        </w:rPr>
        <w:t xml:space="preserve"> учреждением, оказывающей услуги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634DBB">
      <w:pPr>
        <w:widowControl w:val="0"/>
        <w:autoSpaceDE w:val="0"/>
        <w:autoSpaceDN w:val="0"/>
        <w:adjustRightInd w:val="0"/>
        <w:spacing w:after="0" w:line="240" w:lineRule="auto"/>
        <w:ind w:left="16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в сфере социального обслуживания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населения на дому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tabs>
          <w:tab w:val="left" w:pos="6720"/>
          <w:tab w:val="left" w:pos="8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г. Махачкала</w:t>
      </w:r>
      <w:r w:rsidRPr="00263F4C">
        <w:rPr>
          <w:rFonts w:ascii="Times New Roman" w:hAnsi="Times New Roman"/>
          <w:sz w:val="28"/>
          <w:szCs w:val="28"/>
          <w:lang w:val="ru-RU"/>
        </w:rPr>
        <w:tab/>
        <w:t>«    »</w:t>
      </w:r>
      <w:r w:rsidRPr="00263F4C">
        <w:rPr>
          <w:rFonts w:ascii="Times New Roman" w:hAnsi="Times New Roman"/>
          <w:sz w:val="28"/>
          <w:szCs w:val="28"/>
          <w:lang w:val="ru-RU"/>
        </w:rPr>
        <w:tab/>
        <w:t>20__ г.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Министерство труда и социального развития Республики Дагестан, именуемое в дальнейшем Уполномоченный орган, в лице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______________________________________,  действующего  на  основании</w:t>
      </w: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________________________________________________________, с одной стороны, и 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</w:t>
      </w:r>
      <w:r w:rsidRPr="00263F4C">
        <w:rPr>
          <w:rFonts w:ascii="Times New Roman" w:hAnsi="Times New Roman"/>
          <w:sz w:val="28"/>
          <w:szCs w:val="28"/>
          <w:lang w:val="ru-RU"/>
        </w:rPr>
        <w:t>,</w:t>
      </w:r>
    </w:p>
    <w:p w:rsidR="007B7C08" w:rsidRPr="00E26888" w:rsidRDefault="007B7C0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3560" w:right="240" w:hanging="2053"/>
        <w:rPr>
          <w:rFonts w:ascii="Times New Roman" w:hAnsi="Times New Roman"/>
          <w:sz w:val="20"/>
          <w:szCs w:val="20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26888">
        <w:rPr>
          <w:rFonts w:ascii="Times New Roman" w:hAnsi="Times New Roman"/>
          <w:sz w:val="20"/>
          <w:szCs w:val="20"/>
          <w:lang w:val="ru-RU"/>
        </w:rPr>
        <w:t>(наименование некоммерческой организации, не являющейся государственным (муниципальным) учреждением)</w:t>
      </w:r>
    </w:p>
    <w:p w:rsidR="007B7C08" w:rsidRPr="00263F4C" w:rsidRDefault="007B7C08" w:rsidP="003D61A4">
      <w:pPr>
        <w:widowControl w:val="0"/>
        <w:tabs>
          <w:tab w:val="decimal" w:pos="3119"/>
        </w:tabs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лице</w:t>
      </w:r>
      <w:r>
        <w:rPr>
          <w:rFonts w:ascii="Times New Roman" w:hAnsi="Times New Roman"/>
          <w:sz w:val="28"/>
          <w:szCs w:val="28"/>
          <w:lang w:val="ru-RU"/>
        </w:rPr>
        <w:t>_______</w:t>
      </w:r>
      <w:r w:rsidRPr="00263F4C">
        <w:rPr>
          <w:rFonts w:ascii="Times New Roman" w:hAnsi="Times New Roman"/>
          <w:sz w:val="28"/>
          <w:szCs w:val="28"/>
          <w:lang w:val="ru-RU"/>
        </w:rPr>
        <w:t>_________________________________________________________, действующего на основании______________________________________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</w:t>
      </w:r>
      <w:r w:rsidRPr="00263F4C">
        <w:rPr>
          <w:rFonts w:ascii="Times New Roman" w:hAnsi="Times New Roman"/>
          <w:sz w:val="28"/>
          <w:szCs w:val="28"/>
          <w:lang w:val="ru-RU"/>
        </w:rPr>
        <w:t>,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405C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именуемая(-ый/-ое) в дальнейшем Получатель субсидии, с другой стороны, совместно в дальнейшем именуемые Стороны, на основании протокола конкурсной комиссии по предоставлению субсид</w:t>
      </w:r>
      <w:r>
        <w:rPr>
          <w:rFonts w:ascii="Times New Roman" w:hAnsi="Times New Roman"/>
          <w:sz w:val="28"/>
          <w:szCs w:val="28"/>
          <w:lang w:val="ru-RU"/>
        </w:rPr>
        <w:t xml:space="preserve">ий </w:t>
      </w:r>
      <w:r w:rsidRPr="0096280B">
        <w:rPr>
          <w:rFonts w:ascii="Times New Roman" w:hAnsi="Times New Roman"/>
          <w:sz w:val="28"/>
          <w:szCs w:val="28"/>
          <w:lang w:val="ru-RU"/>
        </w:rPr>
        <w:t>некоммерческим организациям,</w:t>
      </w:r>
      <w:r>
        <w:rPr>
          <w:rFonts w:ascii="Times New Roman" w:hAnsi="Times New Roman"/>
          <w:sz w:val="28"/>
          <w:szCs w:val="28"/>
          <w:lang w:val="ru-RU"/>
        </w:rPr>
        <w:t xml:space="preserve"> не являющимся государственными (муниципальными) учреждениями, </w:t>
      </w:r>
      <w:r w:rsidRPr="00263F4C">
        <w:rPr>
          <w:rFonts w:ascii="Times New Roman" w:hAnsi="Times New Roman"/>
          <w:sz w:val="28"/>
          <w:szCs w:val="28"/>
          <w:lang w:val="ru-RU"/>
        </w:rPr>
        <w:t>оказывающим услуги в сфере социального обслуживания населения на дому, от _______________ 20__ года № _____ заключили настоящий Договор о нижеследующем.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354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3D61A4">
      <w:pPr>
        <w:widowControl w:val="0"/>
        <w:numPr>
          <w:ilvl w:val="0"/>
          <w:numId w:val="25"/>
        </w:numPr>
        <w:tabs>
          <w:tab w:val="clear" w:pos="3337"/>
          <w:tab w:val="decimal" w:pos="3119"/>
          <w:tab w:val="num" w:pos="3544"/>
        </w:tabs>
        <w:overflowPunct w:val="0"/>
        <w:autoSpaceDE w:val="0"/>
        <w:autoSpaceDN w:val="0"/>
        <w:adjustRightInd w:val="0"/>
        <w:spacing w:after="0" w:line="240" w:lineRule="auto"/>
        <w:ind w:left="3402" w:hanging="283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Предмет Договора 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/>
          <w:sz w:val="28"/>
          <w:szCs w:val="28"/>
        </w:rPr>
      </w:pPr>
    </w:p>
    <w:p w:rsidR="007B7C08" w:rsidRPr="00263F4C" w:rsidRDefault="007B7C08" w:rsidP="00F67FA1">
      <w:pPr>
        <w:widowControl w:val="0"/>
        <w:numPr>
          <w:ilvl w:val="0"/>
          <w:numId w:val="2"/>
        </w:numPr>
        <w:tabs>
          <w:tab w:val="clear" w:pos="720"/>
          <w:tab w:val="num" w:pos="1346"/>
        </w:tabs>
        <w:overflowPunct w:val="0"/>
        <w:autoSpaceDE w:val="0"/>
        <w:autoSpaceDN w:val="0"/>
        <w:adjustRightInd w:val="0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Предметом настоящего Договора является предоставление субсидии за счет средств республиканского бюджета Республики Дагестан Получателю субсидии в целях повышения эффективности оказания услуги </w:t>
      </w:r>
      <w:r>
        <w:rPr>
          <w:rFonts w:ascii="Times New Roman" w:hAnsi="Times New Roman"/>
          <w:sz w:val="28"/>
          <w:szCs w:val="28"/>
          <w:lang w:val="ru-RU"/>
        </w:rPr>
        <w:t>в сфере социального обслуживания населения на дому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(далее – услуга) в соответствии с требован</w:t>
      </w:r>
      <w:r>
        <w:rPr>
          <w:rFonts w:ascii="Times New Roman" w:hAnsi="Times New Roman"/>
          <w:sz w:val="28"/>
          <w:szCs w:val="28"/>
          <w:lang w:val="ru-RU"/>
        </w:rPr>
        <w:t>иями Спецификации (приложение № </w:t>
      </w:r>
      <w:r w:rsidRPr="00263F4C">
        <w:rPr>
          <w:rFonts w:ascii="Times New Roman" w:hAnsi="Times New Roman"/>
          <w:sz w:val="28"/>
          <w:szCs w:val="28"/>
          <w:lang w:val="ru-RU"/>
        </w:rPr>
        <w:t>1 к настоящему Договору) на территории___________________________________________________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B7C08" w:rsidRPr="00405CA6" w:rsidRDefault="007B7C08" w:rsidP="001422D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56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 w:rsidRPr="00405CA6">
        <w:rPr>
          <w:rFonts w:ascii="Times New Roman" w:hAnsi="Times New Roman"/>
          <w:sz w:val="18"/>
          <w:szCs w:val="18"/>
          <w:lang w:val="ru-RU"/>
        </w:rPr>
        <w:t>(наименование муниципального района (городского округа) Республики Дагестан)</w:t>
      </w:r>
    </w:p>
    <w:p w:rsidR="007B7C08" w:rsidRPr="00263F4C" w:rsidRDefault="007B7C08">
      <w:pPr>
        <w:widowControl w:val="0"/>
        <w:tabs>
          <w:tab w:val="left" w:pos="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263F4C">
        <w:rPr>
          <w:rFonts w:ascii="Times New Roman" w:hAnsi="Times New Roman"/>
          <w:sz w:val="28"/>
          <w:szCs w:val="28"/>
          <w:lang w:val="ru-RU"/>
        </w:rPr>
        <w:t>в порядке и на условиях, установленных Договором, в период</w:t>
      </w:r>
      <w:r>
        <w:rPr>
          <w:rFonts w:ascii="Times New Roman" w:hAnsi="Times New Roman"/>
          <w:sz w:val="28"/>
          <w:szCs w:val="28"/>
          <w:lang w:val="ru-RU"/>
        </w:rPr>
        <w:t>_________________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tabs>
          <w:tab w:val="left" w:pos="8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</w:t>
      </w:r>
      <w:r w:rsidRPr="00263F4C">
        <w:rPr>
          <w:rFonts w:ascii="Times New Roman" w:hAnsi="Times New Roman"/>
          <w:sz w:val="28"/>
          <w:szCs w:val="28"/>
          <w:lang w:val="ru-RU"/>
        </w:rPr>
        <w:t>гражданам,</w:t>
      </w:r>
    </w:p>
    <w:p w:rsidR="007B7C08" w:rsidRPr="00263F4C" w:rsidRDefault="007B7C08" w:rsidP="002B51BC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признанным нуждающимися в социальном обслуживании на дому в соответствии с законодательством Российской Федерации (далее – получатель услуги</w:t>
      </w:r>
      <w:bookmarkStart w:id="0" w:name="page3"/>
      <w:bookmarkEnd w:id="0"/>
      <w:r w:rsidRPr="00263F4C">
        <w:rPr>
          <w:rFonts w:ascii="Times New Roman" w:hAnsi="Times New Roman"/>
          <w:sz w:val="28"/>
          <w:szCs w:val="28"/>
          <w:lang w:val="ru-RU"/>
        </w:rPr>
        <w:t>).</w:t>
      </w:r>
    </w:p>
    <w:p w:rsidR="007B7C08" w:rsidRPr="00263F4C" w:rsidRDefault="007B7C08" w:rsidP="00A9271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1.2. </w:t>
      </w:r>
      <w:r w:rsidRPr="00263F4C">
        <w:rPr>
          <w:rFonts w:ascii="Times New Roman" w:hAnsi="Times New Roman"/>
          <w:sz w:val="28"/>
          <w:szCs w:val="28"/>
          <w:lang w:val="ru-RU"/>
        </w:rPr>
        <w:t>Качественной характеристикой использования субсидии является оказание услуги в соответствии с Перечнем социальных услуг по видам социальных услуг, предоставляемых поставщиками социальных услуг в Республике Дагестан, утвержденным Законом Республики Дагестан от 12 января 2015 года № 4 "Об утверждении перечня социальных услуг, предоставляемых поставщиками социальных услуг в Республике Дагестан" (далее – Перечень), в объемах, предусмотренных Стандартами социальных услуг, предоставляемых в форме социального обслуживания на дому, утвержденными постановлением Правительства Республики Дагестан от 4 декабря 2014 года № 594 "Об утверждении Порядка предоставления социальных услуг поставщиками социальных услуг в Республике Дагестан" (далее – Стандарты), индивидуальной программой предоставления социальных услуг и договором на их оказание.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3D61A4">
      <w:pPr>
        <w:widowControl w:val="0"/>
        <w:numPr>
          <w:ilvl w:val="1"/>
          <w:numId w:val="3"/>
        </w:numPr>
        <w:tabs>
          <w:tab w:val="clear" w:pos="1440"/>
          <w:tab w:val="decimal" w:pos="2977"/>
          <w:tab w:val="num" w:pos="3402"/>
        </w:tabs>
        <w:overflowPunct w:val="0"/>
        <w:autoSpaceDE w:val="0"/>
        <w:autoSpaceDN w:val="0"/>
        <w:adjustRightInd w:val="0"/>
        <w:spacing w:after="0" w:line="240" w:lineRule="auto"/>
        <w:ind w:left="3261" w:hanging="284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Права и обязанности Сторон 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/>
          <w:sz w:val="28"/>
          <w:szCs w:val="28"/>
        </w:rPr>
      </w:pPr>
    </w:p>
    <w:p w:rsidR="007B7C08" w:rsidRPr="00263F4C" w:rsidRDefault="007B7C08" w:rsidP="00A9271B">
      <w:pPr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Уполномоченный орган обязан: </w:t>
      </w:r>
    </w:p>
    <w:p w:rsidR="007B7C08" w:rsidRPr="00263F4C" w:rsidRDefault="007B7C08" w:rsidP="00363FEE">
      <w:pPr>
        <w:widowControl w:val="0"/>
        <w:numPr>
          <w:ilvl w:val="1"/>
          <w:numId w:val="5"/>
        </w:numPr>
        <w:tabs>
          <w:tab w:val="clear" w:pos="1440"/>
          <w:tab w:val="decimal" w:pos="567"/>
          <w:tab w:val="num" w:pos="1397"/>
        </w:tabs>
        <w:overflowPunct w:val="0"/>
        <w:autoSpaceDE w:val="0"/>
        <w:autoSpaceDN w:val="0"/>
        <w:adjustRightInd w:val="0"/>
        <w:spacing w:after="0" w:line="215" w:lineRule="auto"/>
        <w:ind w:left="1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Предоставить субсидию Получателю субсидии в порядке и на условиях, установленных законодательством Российской Федерации. </w:t>
      </w:r>
    </w:p>
    <w:p w:rsidR="007B7C08" w:rsidRPr="00263F4C" w:rsidRDefault="007B7C08" w:rsidP="00C15A29">
      <w:pPr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27" w:lineRule="auto"/>
        <w:ind w:left="1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Перечислить субсидию Получателю субсидии в пределах лимитов бюджетных обязательств и предельных объемов финансирования, доведенных Министерством финансов Республики Дагестан Уполномоченному органу как главному р</w:t>
      </w:r>
      <w:r>
        <w:rPr>
          <w:rFonts w:ascii="Times New Roman" w:hAnsi="Times New Roman"/>
          <w:sz w:val="28"/>
          <w:szCs w:val="28"/>
          <w:lang w:val="ru-RU"/>
        </w:rPr>
        <w:t xml:space="preserve">аспорядителю бюджетных средств,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в размере и на условиях, предусмотренных настоящим Договором. </w:t>
      </w:r>
    </w:p>
    <w:p w:rsidR="007B7C08" w:rsidRPr="00263F4C" w:rsidRDefault="007B7C08" w:rsidP="00363FEE">
      <w:pPr>
        <w:widowControl w:val="0"/>
        <w:numPr>
          <w:ilvl w:val="2"/>
          <w:numId w:val="6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15" w:lineRule="auto"/>
        <w:ind w:left="1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Консультировать Получателя субсидии по вопросам, связанным с исполнением им обязательств по настоящему Договору. 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1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2.2. Получатель субсидии обязан: </w:t>
      </w:r>
    </w:p>
    <w:p w:rsidR="007B7C08" w:rsidRPr="00263F4C" w:rsidRDefault="007B7C08" w:rsidP="00326072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2.2.1. Обеспечить расходование субсидии в соответствии с ее целевым назначением, в том числе по статьям расходов, указанным в пунктах 1.1 и 1.2 Приложения № 3 к Порядку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</w:t>
      </w:r>
      <w:bookmarkStart w:id="1" w:name="page5"/>
      <w:bookmarkEnd w:id="1"/>
      <w:r w:rsidRPr="00263F4C">
        <w:rPr>
          <w:rFonts w:ascii="Times New Roman" w:hAnsi="Times New Roman"/>
          <w:sz w:val="28"/>
          <w:szCs w:val="28"/>
          <w:lang w:val="ru-RU"/>
        </w:rPr>
        <w:t>, оказывающим услуги в сфере социального</w:t>
      </w:r>
      <w:r>
        <w:rPr>
          <w:rFonts w:ascii="Times New Roman" w:hAnsi="Times New Roman"/>
          <w:sz w:val="28"/>
          <w:szCs w:val="28"/>
          <w:lang w:val="ru-RU"/>
        </w:rPr>
        <w:t xml:space="preserve"> обслуживания населения на дому,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утвержденному постановлением Правительства Республики Дагестан от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263F4C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5 октября 2016 года № 308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учреждениями, оказывающим услуги в сфере социального обсл</w:t>
      </w:r>
      <w:r>
        <w:rPr>
          <w:rFonts w:ascii="Times New Roman" w:hAnsi="Times New Roman"/>
          <w:sz w:val="28"/>
          <w:szCs w:val="28"/>
          <w:lang w:val="ru-RU"/>
        </w:rPr>
        <w:t>уживания населения на дому»</w:t>
      </w:r>
      <w:r w:rsidRPr="00C15A2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(далее – Порядок).</w:t>
      </w: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2.2.2. Оказ</w:t>
      </w:r>
      <w:r>
        <w:rPr>
          <w:rFonts w:ascii="Times New Roman" w:hAnsi="Times New Roman"/>
          <w:sz w:val="28"/>
          <w:szCs w:val="28"/>
          <w:lang w:val="ru-RU"/>
        </w:rPr>
        <w:t>ывать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социальные услуги получателям социальны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услуг на основании договоров, заключенных между Получателем субсидии и получателями услуги.</w:t>
      </w: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2.2.3. Вести учет оказания услуги по форме согласно Приложению № 2 </w:t>
      </w: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263F4C">
        <w:rPr>
          <w:rFonts w:ascii="Times New Roman" w:hAnsi="Times New Roman"/>
          <w:sz w:val="28"/>
          <w:szCs w:val="28"/>
          <w:lang w:val="ru-RU"/>
        </w:rPr>
        <w:t>к настоящему Договору.</w:t>
      </w:r>
    </w:p>
    <w:p w:rsidR="007B7C08" w:rsidRDefault="007B7C08" w:rsidP="006E4848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2.2.4. Ежеквартально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нарастающим итогом</w:t>
      </w:r>
      <w:r>
        <w:rPr>
          <w:rFonts w:ascii="Times New Roman" w:hAnsi="Times New Roman"/>
          <w:sz w:val="28"/>
          <w:szCs w:val="28"/>
          <w:lang w:val="ru-RU"/>
        </w:rPr>
        <w:t xml:space="preserve"> и помесячно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не позднее </w:t>
      </w:r>
      <w:r>
        <w:rPr>
          <w:rFonts w:ascii="Times New Roman" w:hAnsi="Times New Roman"/>
          <w:sz w:val="28"/>
          <w:szCs w:val="28"/>
          <w:lang w:val="ru-RU"/>
        </w:rPr>
        <w:t>10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числа месяца, следующего за отчетным периодом, представлять в Уполномоченный орган отчет о расходовании субсидии по форме согласно Приложению № 5 к Порядку </w:t>
      </w:r>
      <w:r>
        <w:rPr>
          <w:rFonts w:ascii="Times New Roman" w:hAnsi="Times New Roman"/>
          <w:sz w:val="28"/>
          <w:szCs w:val="28"/>
          <w:lang w:val="ru-RU"/>
        </w:rPr>
        <w:t xml:space="preserve">   предоставления субсидий за счет средств республиканского бюджета Республики Дагестан некоммерческой организацией, не являющейся государственным (муниципальным) учреждением оказание услуг в сфере социального обслуживание населения на дому,</w:t>
      </w:r>
      <w:r w:rsidRPr="00CC40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утвержденному постановлением Правительства Республики Дагестан от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263F4C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5 октября 2016 года № 308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учреждениями, оказывающим услуги в сфере социального обсл</w:t>
      </w:r>
      <w:r>
        <w:rPr>
          <w:rFonts w:ascii="Times New Roman" w:hAnsi="Times New Roman"/>
          <w:sz w:val="28"/>
          <w:szCs w:val="28"/>
          <w:lang w:val="ru-RU"/>
        </w:rPr>
        <w:t>уживания</w:t>
      </w:r>
      <w:r>
        <w:rPr>
          <w:rFonts w:ascii="Times New Roman" w:hAnsi="Times New Roman"/>
          <w:sz w:val="28"/>
          <w:szCs w:val="28"/>
          <w:lang w:val="ru-RU"/>
        </w:rPr>
        <w:tab/>
        <w:t>населения</w:t>
      </w:r>
      <w:r>
        <w:rPr>
          <w:rFonts w:ascii="Times New Roman" w:hAnsi="Times New Roman"/>
          <w:sz w:val="28"/>
          <w:szCs w:val="28"/>
          <w:lang w:val="ru-RU"/>
        </w:rPr>
        <w:tab/>
        <w:t>на</w:t>
      </w:r>
      <w:r>
        <w:rPr>
          <w:rFonts w:ascii="Times New Roman" w:hAnsi="Times New Roman"/>
          <w:sz w:val="28"/>
          <w:szCs w:val="28"/>
          <w:lang w:val="ru-RU"/>
        </w:rPr>
        <w:tab/>
        <w:t>дому».</w:t>
      </w:r>
    </w:p>
    <w:p w:rsidR="007B7C08" w:rsidRPr="00263F4C" w:rsidRDefault="007B7C08" w:rsidP="006E4848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Ежемесячно нарастающим итогом не позднее 10 числа месяца, следующего за отчетным периодом, представлять в Уполномоченный орган отчет по форме Приложению №2 к настоящему Договору</w:t>
      </w:r>
    </w:p>
    <w:p w:rsidR="007B7C08" w:rsidRPr="00263F4C" w:rsidRDefault="007B7C08" w:rsidP="00CC40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Отчет за </w:t>
      </w:r>
      <w:r>
        <w:rPr>
          <w:rFonts w:ascii="Times New Roman" w:hAnsi="Times New Roman"/>
          <w:sz w:val="28"/>
          <w:szCs w:val="28"/>
          <w:lang w:val="ru-RU"/>
        </w:rPr>
        <w:t xml:space="preserve">декабрь по всем отчетам 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представлять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в Уполномоченный орган не позднее </w:t>
      </w:r>
      <w:r>
        <w:rPr>
          <w:rFonts w:ascii="Times New Roman" w:hAnsi="Times New Roman"/>
          <w:sz w:val="28"/>
          <w:szCs w:val="28"/>
          <w:lang w:val="ru-RU"/>
        </w:rPr>
        <w:t xml:space="preserve">  20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декабря текущего года.</w:t>
      </w: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2.2.5. Вести бухгалтерский учет и отчетность об использовании субсидии в соответствии с требованиями законодательства Российской Федерации.</w:t>
      </w: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2.2.6. Представлять по запросу Уполномоченного органа и органов государственного финансового контроля информацию и документы, необходимые для проведения проверок выполнения требований настоящего Договора.</w:t>
      </w: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2.2.7. Уведомить Уполномоченный орган путем направления соответствующего письменного извещения в трехдневный срок в случае изменения платежных реквизитов. В противном случае все риски, связанные с перечислением Уполномоченным органом денежных средств на указанный в настоящем Договоре счет Получателя субсидии, несет Получатель субсидии.</w:t>
      </w: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2.2.8. </w:t>
      </w:r>
      <w:r w:rsidRPr="00CB6475">
        <w:rPr>
          <w:rFonts w:ascii="Times New Roman" w:hAnsi="Times New Roman"/>
          <w:sz w:val="28"/>
          <w:szCs w:val="28"/>
          <w:lang w:val="ru-RU"/>
        </w:rPr>
        <w:t>Оказывать социальн</w:t>
      </w:r>
      <w:r>
        <w:rPr>
          <w:rFonts w:ascii="Times New Roman" w:hAnsi="Times New Roman"/>
          <w:sz w:val="28"/>
          <w:szCs w:val="28"/>
          <w:lang w:val="ru-RU"/>
        </w:rPr>
        <w:t>ые услуги, входящие в Перечень социальных услуг по видам социальных услуг, (утвержденный Законом Республики Дагестан от 12 января 2015 года №4 «Об утверждении перечня социальных услуг, предоставляемых поставщиками социальных услуг в Республике Дагестан», в объемах предусмотренных Стандартами социальных услуг, предоставляемых в сфере социального обслуживания населения на дому,(утвержденный Постановлением Республики Дагестан от 04 декабря 2014 года № 594 «Об утверждении Порядка предоставления социальных услуг поставщиками социальных услуг в Республике Дагестан», получателем социальные услуги за счет собственных средств, в случае ,если количество получателей социальных услуг превышает количество, установленной в пункте 2 в приложении №1 к настоящему Договору.</w:t>
      </w:r>
    </w:p>
    <w:p w:rsidR="007B7C08" w:rsidRPr="00263F4C" w:rsidRDefault="007B7C08" w:rsidP="001D37E6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2.2.9. Ежеквартально, не позднее 10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числа месяца, следующего за отчетным периодом, представлять в Уполномоченный орган информационный отчет о деятельности по форме, согласно Приложению № 3 к настоящему Договору. </w:t>
      </w:r>
    </w:p>
    <w:p w:rsidR="007B7C08" w:rsidRPr="00263F4C" w:rsidRDefault="007B7C08" w:rsidP="001D37E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В случае если некоммерческая организация создана в организационно – правовой форме автономной некоммерческой организации, то информационный отчет представляется и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263F4C">
        <w:rPr>
          <w:rFonts w:ascii="Times New Roman" w:hAnsi="Times New Roman"/>
          <w:sz w:val="28"/>
          <w:szCs w:val="28"/>
          <w:lang w:val="ru-RU"/>
        </w:rPr>
        <w:t>о деятельности хозяйственного общества.</w:t>
      </w:r>
      <w:bookmarkStart w:id="2" w:name="page7"/>
      <w:bookmarkEnd w:id="2"/>
    </w:p>
    <w:p w:rsidR="007B7C08" w:rsidRPr="00263F4C" w:rsidRDefault="007B7C08" w:rsidP="005F32E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2.2.10. Осуществлять контроль над предоставлением социальных услуг в форме социального обслуживания на дому.</w:t>
      </w:r>
    </w:p>
    <w:p w:rsidR="007B7C08" w:rsidRDefault="007B7C08" w:rsidP="007F3598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23" w:lineRule="auto"/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263F4C">
        <w:rPr>
          <w:rFonts w:ascii="Times New Roman" w:hAnsi="Times New Roman"/>
          <w:sz w:val="28"/>
          <w:szCs w:val="28"/>
          <w:lang w:val="ru-RU"/>
        </w:rPr>
        <w:t>2.3.Уполномоченный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орган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вправ</w:t>
      </w:r>
      <w:r>
        <w:rPr>
          <w:rFonts w:ascii="Times New Roman" w:hAnsi="Times New Roman"/>
          <w:sz w:val="28"/>
          <w:szCs w:val="28"/>
          <w:lang w:val="ru-RU"/>
        </w:rPr>
        <w:t>е:</w:t>
      </w:r>
    </w:p>
    <w:p w:rsidR="007B7C08" w:rsidRPr="00263F4C" w:rsidRDefault="007B7C08" w:rsidP="00C15A29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263F4C">
        <w:rPr>
          <w:rFonts w:ascii="Times New Roman" w:hAnsi="Times New Roman"/>
          <w:sz w:val="28"/>
          <w:szCs w:val="28"/>
          <w:lang w:val="ru-RU"/>
        </w:rPr>
        <w:t>2.3.1. Осуществлять контроль над соблюдением условий настоящего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Договора, целевым использованием субсидии и фактическим предоставлением услуги.</w:t>
      </w:r>
    </w:p>
    <w:p w:rsidR="007B7C08" w:rsidRPr="00263F4C" w:rsidRDefault="007B7C08" w:rsidP="007F3598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2.3.2. В случае нарушения Получателем субсидии условий, установленных при ее предоставлении, требовать возврата полученной субсидии. </w:t>
      </w:r>
    </w:p>
    <w:p w:rsidR="007B7C08" w:rsidRDefault="007B7C08" w:rsidP="007F3598">
      <w:pPr>
        <w:widowControl w:val="0"/>
        <w:autoSpaceDE w:val="0"/>
        <w:autoSpaceDN w:val="0"/>
        <w:adjustRightInd w:val="0"/>
        <w:spacing w:after="0" w:line="239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2.3.3. Изменять размер предоставляемой по настоящему Договору субсидии в </w:t>
      </w:r>
      <w:r w:rsidRPr="001D7040">
        <w:rPr>
          <w:rFonts w:ascii="Times New Roman" w:hAnsi="Times New Roman"/>
          <w:sz w:val="28"/>
          <w:szCs w:val="28"/>
          <w:lang w:val="ru-RU"/>
        </w:rPr>
        <w:t>с</w:t>
      </w:r>
      <w:r w:rsidRPr="00263F4C">
        <w:rPr>
          <w:rFonts w:ascii="Times New Roman" w:hAnsi="Times New Roman"/>
          <w:sz w:val="28"/>
          <w:szCs w:val="28"/>
          <w:lang w:val="ru-RU"/>
        </w:rPr>
        <w:t>лучае:</w:t>
      </w:r>
    </w:p>
    <w:p w:rsidR="007B7C08" w:rsidRDefault="007B7C08" w:rsidP="0042545D">
      <w:pPr>
        <w:widowControl w:val="0"/>
        <w:autoSpaceDE w:val="0"/>
        <w:autoSpaceDN w:val="0"/>
        <w:adjustRightInd w:val="0"/>
        <w:spacing w:after="0" w:line="239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– внесения соответствующих изменений в нормативные правовые акты,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устанавливающие расходное обязательство по предоставлению субсидии;</w:t>
      </w:r>
    </w:p>
    <w:p w:rsidR="007B7C08" w:rsidRPr="00263F4C" w:rsidRDefault="007B7C08" w:rsidP="0042545D">
      <w:pPr>
        <w:widowControl w:val="0"/>
        <w:autoSpaceDE w:val="0"/>
        <w:autoSpaceDN w:val="0"/>
        <w:adjustRightInd w:val="0"/>
        <w:spacing w:after="0" w:line="239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– </w:t>
      </w:r>
      <w:r w:rsidRPr="00263F4C">
        <w:rPr>
          <w:rFonts w:ascii="Times New Roman" w:hAnsi="Times New Roman"/>
          <w:sz w:val="28"/>
          <w:szCs w:val="28"/>
          <w:lang w:val="ru-RU"/>
        </w:rPr>
        <w:t>изменения показателей, характеризующих объем осуществляемых мероприятий,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на реализацию которых предоставляется субсидия;</w:t>
      </w:r>
    </w:p>
    <w:p w:rsidR="007B7C08" w:rsidRPr="00263F4C" w:rsidRDefault="007B7C08" w:rsidP="00CB57FE">
      <w:pPr>
        <w:widowControl w:val="0"/>
        <w:autoSpaceDE w:val="0"/>
        <w:autoSpaceDN w:val="0"/>
        <w:adjustRightInd w:val="0"/>
        <w:spacing w:after="0" w:line="239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2.4. Получатель субсидии вправе:</w:t>
      </w:r>
    </w:p>
    <w:p w:rsidR="007B7C08" w:rsidRPr="00263F4C" w:rsidRDefault="007B7C08" w:rsidP="00CB57FE">
      <w:pPr>
        <w:widowControl w:val="0"/>
        <w:tabs>
          <w:tab w:val="num" w:pos="1421"/>
        </w:tabs>
        <w:overflowPunct w:val="0"/>
        <w:autoSpaceDE w:val="0"/>
        <w:autoSpaceDN w:val="0"/>
        <w:adjustRightInd w:val="0"/>
        <w:spacing w:after="0" w:line="227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2.4.1. Требовать своевременного перечисления субсидии на цели в размере, порядке и на условиях, предусмотренных настоящим Договором, при условии выполнения Получателем субсидии всех обязательств по настоящему Договору. </w:t>
      </w:r>
    </w:p>
    <w:p w:rsidR="007B7C08" w:rsidRPr="00263F4C" w:rsidRDefault="007B7C08" w:rsidP="000F4A45">
      <w:pPr>
        <w:widowControl w:val="0"/>
        <w:tabs>
          <w:tab w:val="num" w:pos="1418"/>
        </w:tabs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2.4.2. Обращаться в Уполномоченный орган за разъяснениями в связи с исполнением настоящего Договора. </w:t>
      </w:r>
    </w:p>
    <w:p w:rsidR="007B7C08" w:rsidRPr="00263F4C" w:rsidRDefault="007B7C08" w:rsidP="00DD211A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2.5. Получатель субсидии не вправе в течение одного финансового года получать субсидии на одни и те же цели в рамках других государственных программ Республики Дагестан. </w:t>
      </w:r>
    </w:p>
    <w:p w:rsidR="007B7C08" w:rsidRPr="00263F4C" w:rsidRDefault="007B7C08" w:rsidP="00C15A29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2.6. Получатель субсидии дает согласие на осуществление Уполномоченным органом как главным р</w:t>
      </w:r>
      <w:r>
        <w:rPr>
          <w:rFonts w:ascii="Times New Roman" w:hAnsi="Times New Roman"/>
          <w:sz w:val="28"/>
          <w:szCs w:val="28"/>
          <w:lang w:val="ru-RU"/>
        </w:rPr>
        <w:t xml:space="preserve">аспорядителем бюджетных средств </w:t>
      </w:r>
      <w:r w:rsidRPr="00263F4C">
        <w:rPr>
          <w:rFonts w:ascii="Times New Roman" w:hAnsi="Times New Roman"/>
          <w:sz w:val="28"/>
          <w:szCs w:val="28"/>
          <w:lang w:val="ru-RU"/>
        </w:rPr>
        <w:t>и органами государственного финансового контроля Республики Дагестан проверок соблюдения Получателем субсидии условий, целей и порядка предоставления субсидии, в том числе для оценки эффективности ее использования.</w:t>
      </w:r>
    </w:p>
    <w:p w:rsidR="007B7C08" w:rsidRPr="00263F4C" w:rsidRDefault="007B7C08" w:rsidP="00DD211A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2.7. Запрещается приобретать за счет полученной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высокотехнологического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регулирующими процесс предоставления субсидии.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0857A2">
      <w:pPr>
        <w:widowControl w:val="0"/>
        <w:numPr>
          <w:ilvl w:val="2"/>
          <w:numId w:val="11"/>
        </w:numPr>
        <w:tabs>
          <w:tab w:val="clear" w:pos="2160"/>
          <w:tab w:val="num" w:pos="2694"/>
        </w:tabs>
        <w:overflowPunct w:val="0"/>
        <w:autoSpaceDE w:val="0"/>
        <w:autoSpaceDN w:val="0"/>
        <w:adjustRightInd w:val="0"/>
        <w:spacing w:after="0" w:line="240" w:lineRule="auto"/>
        <w:ind w:left="2641" w:hanging="29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Размер и порядок предоставления субсидии 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numPr>
          <w:ilvl w:val="1"/>
          <w:numId w:val="12"/>
        </w:numPr>
        <w:tabs>
          <w:tab w:val="num" w:pos="1221"/>
        </w:tabs>
        <w:overflowPunct w:val="0"/>
        <w:autoSpaceDE w:val="0"/>
        <w:autoSpaceDN w:val="0"/>
        <w:adjustRightInd w:val="0"/>
        <w:spacing w:after="0" w:line="240" w:lineRule="auto"/>
        <w:ind w:left="1221" w:hanging="655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Размер субсидии составляет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________(_______________________) руб.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</w:rPr>
      </w:pPr>
    </w:p>
    <w:p w:rsidR="007B7C08" w:rsidRDefault="007B7C08" w:rsidP="001931F8">
      <w:pPr>
        <w:widowControl w:val="0"/>
        <w:numPr>
          <w:ilvl w:val="1"/>
          <w:numId w:val="29"/>
        </w:numPr>
        <w:tabs>
          <w:tab w:val="clear" w:pos="1016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Расчет размера субсидии произведен в соответствии с Приложением № 4 к Порядку – Методикой распределения (расчета) субсидий, предоставляемых за счет средств республиканского бюджета Республики Дагестан некоммерческим организациям, не являющимся государственными (муниципальными) уч</w:t>
      </w:r>
      <w:r>
        <w:rPr>
          <w:rFonts w:ascii="Times New Roman" w:hAnsi="Times New Roman"/>
          <w:sz w:val="28"/>
          <w:szCs w:val="28"/>
          <w:lang w:val="ru-RU"/>
        </w:rPr>
        <w:t xml:space="preserve">реждениями, оказывающим услуги </w:t>
      </w:r>
      <w:r w:rsidRPr="00263F4C">
        <w:rPr>
          <w:rFonts w:ascii="Times New Roman" w:hAnsi="Times New Roman"/>
          <w:sz w:val="28"/>
          <w:szCs w:val="28"/>
          <w:lang w:val="ru-RU"/>
        </w:rPr>
        <w:t>в сфере социального обс</w:t>
      </w:r>
      <w:r>
        <w:rPr>
          <w:rFonts w:ascii="Times New Roman" w:hAnsi="Times New Roman"/>
          <w:sz w:val="28"/>
          <w:szCs w:val="28"/>
          <w:lang w:val="ru-RU"/>
        </w:rPr>
        <w:t>луживания населения на дому,</w:t>
      </w:r>
      <w:bookmarkStart w:id="3" w:name="page9"/>
      <w:bookmarkEnd w:id="3"/>
      <w:r>
        <w:rPr>
          <w:rFonts w:ascii="Times New Roman" w:hAnsi="Times New Roman"/>
          <w:sz w:val="28"/>
          <w:szCs w:val="28"/>
          <w:lang w:val="ru-RU"/>
        </w:rPr>
        <w:t xml:space="preserve"> утвержденный  </w:t>
      </w:r>
      <w:r w:rsidRPr="00263F4C">
        <w:rPr>
          <w:rFonts w:ascii="Times New Roman" w:hAnsi="Times New Roman"/>
          <w:sz w:val="28"/>
          <w:szCs w:val="28"/>
          <w:lang w:val="ru-RU"/>
        </w:rPr>
        <w:t>от 2</w:t>
      </w:r>
      <w:r>
        <w:rPr>
          <w:rFonts w:ascii="Times New Roman" w:hAnsi="Times New Roman"/>
          <w:sz w:val="28"/>
          <w:szCs w:val="28"/>
          <w:lang w:val="ru-RU"/>
        </w:rPr>
        <w:t>5 октября 2016 года № 308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учреждениями, оказывающим услуги в сфере социального обсл</w:t>
      </w:r>
      <w:r>
        <w:rPr>
          <w:rFonts w:ascii="Times New Roman" w:hAnsi="Times New Roman"/>
          <w:sz w:val="28"/>
          <w:szCs w:val="28"/>
          <w:lang w:val="ru-RU"/>
        </w:rPr>
        <w:t>уживания населения на дому»</w:t>
      </w:r>
    </w:p>
    <w:p w:rsidR="007B7C08" w:rsidRPr="00263F4C" w:rsidRDefault="007B7C08" w:rsidP="001931F8">
      <w:pPr>
        <w:widowControl w:val="0"/>
        <w:numPr>
          <w:ilvl w:val="1"/>
          <w:numId w:val="29"/>
        </w:numPr>
        <w:tabs>
          <w:tab w:val="clear" w:pos="1016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 Размер средств, направляемых на оплату труда социальных работников, которые заявлены победителем Конкурса согласно статьям расходов, указанным в пунктах 1.1 и 1.2 Приложения № 3 к Порядку</w:t>
      </w:r>
      <w:r>
        <w:rPr>
          <w:rFonts w:ascii="Times New Roman" w:hAnsi="Times New Roman"/>
          <w:sz w:val="28"/>
          <w:szCs w:val="28"/>
          <w:lang w:val="ru-RU"/>
        </w:rPr>
        <w:t xml:space="preserve"> предоставления субсидий за счет средств республиканского бюджета Республики Дагестан некоммерческим организациям, не  являющимся государственными (муниципальными) учреждениями, оказывающим услуги в сфере социального обслуживания населения на дому</w:t>
      </w:r>
      <w:r w:rsidRPr="00263F4C">
        <w:rPr>
          <w:rFonts w:ascii="Times New Roman" w:hAnsi="Times New Roman"/>
          <w:sz w:val="28"/>
          <w:szCs w:val="28"/>
          <w:lang w:val="ru-RU"/>
        </w:rPr>
        <w:t>,</w:t>
      </w:r>
      <w:r w:rsidRPr="00301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утвержденному постановлением Прави</w:t>
      </w:r>
      <w:r>
        <w:rPr>
          <w:rFonts w:ascii="Times New Roman" w:hAnsi="Times New Roman"/>
          <w:sz w:val="28"/>
          <w:szCs w:val="28"/>
          <w:lang w:val="ru-RU"/>
        </w:rPr>
        <w:t xml:space="preserve">тельства Республики Дагестан от </w:t>
      </w:r>
      <w:r w:rsidRPr="00263F4C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5 октября 2016 года № 308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учреждениями, оказывающим услуги в сфере социального обсл</w:t>
      </w:r>
      <w:r>
        <w:rPr>
          <w:rFonts w:ascii="Times New Roman" w:hAnsi="Times New Roman"/>
          <w:sz w:val="28"/>
          <w:szCs w:val="28"/>
          <w:lang w:val="ru-RU"/>
        </w:rPr>
        <w:t>уживания населения на дому».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составляет ____________ (___________________________) руб., или _____% от размера субсидии.</w:t>
      </w:r>
    </w:p>
    <w:p w:rsidR="007B7C08" w:rsidRPr="00263F4C" w:rsidRDefault="007B7C08" w:rsidP="001931F8">
      <w:pPr>
        <w:widowControl w:val="0"/>
        <w:numPr>
          <w:ilvl w:val="1"/>
          <w:numId w:val="29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Расходы Получателя субсидии, не связанные с оказанием услуг, содержащихся в Перечне, осуществляются Получателем субсидии за счет собственных средств.</w:t>
      </w:r>
    </w:p>
    <w:p w:rsidR="007B7C08" w:rsidRPr="00263F4C" w:rsidRDefault="007B7C08" w:rsidP="006C2F0C">
      <w:pPr>
        <w:widowControl w:val="0"/>
        <w:numPr>
          <w:ilvl w:val="1"/>
          <w:numId w:val="29"/>
        </w:numPr>
        <w:overflowPunct w:val="0"/>
        <w:autoSpaceDE w:val="0"/>
        <w:autoSpaceDN w:val="0"/>
        <w:adjustRightInd w:val="0"/>
        <w:spacing w:after="0" w:line="214" w:lineRule="auto"/>
        <w:ind w:left="1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Субсидия перечисляется Уполномоченным органом Получателю субсидии</w:t>
      </w:r>
      <w:r>
        <w:rPr>
          <w:rFonts w:ascii="Times New Roman" w:hAnsi="Times New Roman"/>
          <w:sz w:val="28"/>
          <w:szCs w:val="28"/>
          <w:lang w:val="ru-RU"/>
        </w:rPr>
        <w:t xml:space="preserve"> за оказанные услуги, при условии соблюдения качества оказания услуг и выполнения предусмотренного объема услуг, Приложения № 2 к настоящему Договору , в следующем порядке</w:t>
      </w:r>
      <w:r w:rsidRPr="00263F4C">
        <w:rPr>
          <w:rFonts w:ascii="Times New Roman" w:hAnsi="Times New Roman"/>
          <w:sz w:val="28"/>
          <w:szCs w:val="28"/>
          <w:lang w:val="ru-RU"/>
        </w:rPr>
        <w:t>:</w:t>
      </w:r>
    </w:p>
    <w:p w:rsidR="007B7C08" w:rsidRPr="00263F4C" w:rsidRDefault="007B7C08" w:rsidP="00E01B4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января по ноябрь текущего года - ежемесячно до 15 числа следующего месяца за отчетным периодом- в размере 1/12 годового размера субсидии</w:t>
      </w:r>
    </w:p>
    <w:p w:rsidR="007B7C08" w:rsidRPr="00263F4C" w:rsidRDefault="007B7C08" w:rsidP="00E01B4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 декабрь -  до 26 декабря текущего года – оставшаяся часть годового размера субсидии.</w:t>
      </w:r>
    </w:p>
    <w:p w:rsidR="007B7C08" w:rsidRDefault="007B7C08" w:rsidP="0062055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Субсидия перечисляется по безналичному расчету платежными поручениями путем перечисления Уполномоченным органом денежных средств на расчетный счет Получателя субсидии, указанный в настоящем Договоре.</w:t>
      </w:r>
    </w:p>
    <w:p w:rsidR="007B7C08" w:rsidRPr="00263F4C" w:rsidRDefault="007B7C08" w:rsidP="0062055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B7C08" w:rsidRPr="0062055B" w:rsidRDefault="007B7C08" w:rsidP="00C94010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>Ответственность Сторон</w:t>
      </w:r>
    </w:p>
    <w:p w:rsidR="007B7C08" w:rsidRPr="0062055B" w:rsidRDefault="007B7C08" w:rsidP="006205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977"/>
        <w:jc w:val="both"/>
        <w:rPr>
          <w:rFonts w:ascii="Times New Roman" w:hAnsi="Times New Roman"/>
          <w:sz w:val="28"/>
          <w:szCs w:val="28"/>
        </w:rPr>
      </w:pPr>
    </w:p>
    <w:p w:rsidR="007B7C08" w:rsidRPr="00263F4C" w:rsidRDefault="007B7C08" w:rsidP="00E01B40">
      <w:pPr>
        <w:widowControl w:val="0"/>
        <w:numPr>
          <w:ilvl w:val="1"/>
          <w:numId w:val="14"/>
        </w:numPr>
        <w:tabs>
          <w:tab w:val="clear" w:pos="1440"/>
          <w:tab w:val="num" w:pos="1150"/>
        </w:tabs>
        <w:overflowPunct w:val="0"/>
        <w:autoSpaceDE w:val="0"/>
        <w:autoSpaceDN w:val="0"/>
        <w:adjustRightInd w:val="0"/>
        <w:spacing w:after="0" w:line="227" w:lineRule="auto"/>
        <w:ind w:left="1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В случае выявления факта нецелевого использования субсидии и (или) </w:t>
      </w:r>
      <w:r>
        <w:rPr>
          <w:rFonts w:ascii="Times New Roman" w:hAnsi="Times New Roman"/>
          <w:sz w:val="28"/>
          <w:szCs w:val="28"/>
          <w:lang w:val="ru-RU"/>
        </w:rPr>
        <w:t xml:space="preserve">предоставление социальных услуг в сфере социального обслуживание на дому, утвержденный от 04 декабря 2014 года №594 «Об утверждении Порядка предоставления социальных услуг поставщиками социальных услуг в Республике Дагестан»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Получателем субсидии, в том числе выявленного по результатам контроля, Уполномоченный орган составляет акт нецелевого использования субсидии.</w:t>
      </w:r>
    </w:p>
    <w:p w:rsidR="007B7C08" w:rsidRPr="00263F4C" w:rsidRDefault="007B7C08" w:rsidP="00E01B4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Использованная не по целевому назначению субсидия подлежит возврату в </w:t>
      </w:r>
      <w:r>
        <w:rPr>
          <w:rFonts w:ascii="Times New Roman" w:hAnsi="Times New Roman"/>
          <w:sz w:val="28"/>
          <w:szCs w:val="28"/>
          <w:lang w:val="ru-RU"/>
        </w:rPr>
        <w:t xml:space="preserve">республиканский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бюджет Республики Дагестан в части суммы, использованной не по целевому назначению, в следующем порядке: </w:t>
      </w:r>
      <w:bookmarkStart w:id="4" w:name="page11"/>
      <w:bookmarkEnd w:id="4"/>
      <w:r w:rsidRPr="00263F4C">
        <w:rPr>
          <w:rFonts w:ascii="Times New Roman" w:hAnsi="Times New Roman"/>
          <w:sz w:val="28"/>
          <w:szCs w:val="28"/>
          <w:lang w:val="ru-RU"/>
        </w:rPr>
        <w:t>в течение 7 рабочих дней со дня принятия Уполномоченным органом решения о необходимости возврата выделенных бюджетных средств Получателю субсидии направляется соответ</w:t>
      </w:r>
      <w:r>
        <w:rPr>
          <w:rFonts w:ascii="Times New Roman" w:hAnsi="Times New Roman"/>
          <w:sz w:val="28"/>
          <w:szCs w:val="28"/>
          <w:lang w:val="ru-RU"/>
        </w:rPr>
        <w:t>ствующее письменное уведомление.</w:t>
      </w:r>
    </w:p>
    <w:p w:rsidR="007B7C08" w:rsidRPr="00263F4C" w:rsidRDefault="007B7C08" w:rsidP="009C6C1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Получатель субсидии в течение 30 календарных дней со дня получения письменного уведомления обязан осуществить возврат субсидии путем перечисления указанных средств на лицевой счет Уполномоченного органа, открытый в Управлении Федерального казначейства по Республике Дагестан, с последующим перечислением Уполномоченным органом указанных средств в республиканский бюджет Республики Дагестан в порядке, установленном законодательством Российской Федерации.</w:t>
      </w:r>
    </w:p>
    <w:p w:rsidR="007B7C08" w:rsidRPr="00263F4C" w:rsidRDefault="007B7C08" w:rsidP="00E01B40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В случае выявления факта невыполнения Получателем субсидии требований к количеству обслуживаемых получателей услуги, предусмотренных Спецификацией, Получатель субсидии имеет право в добровольном порядке письменно уведомить Уполномоченный орган о выявлении данного факта и в течение 7 рабочих дней осуществить возврат субсидии путем перечисления указанных средств на лицевой счет Уполномоченного органа.</w:t>
      </w:r>
    </w:p>
    <w:p w:rsidR="007B7C08" w:rsidRPr="00263F4C" w:rsidRDefault="007B7C08" w:rsidP="00E01B40">
      <w:pPr>
        <w:widowControl w:val="0"/>
        <w:numPr>
          <w:ilvl w:val="0"/>
          <w:numId w:val="15"/>
        </w:numPr>
        <w:tabs>
          <w:tab w:val="clear" w:pos="720"/>
          <w:tab w:val="num" w:pos="1094"/>
        </w:tabs>
        <w:overflowPunct w:val="0"/>
        <w:autoSpaceDE w:val="0"/>
        <w:autoSpaceDN w:val="0"/>
        <w:adjustRightInd w:val="0"/>
        <w:spacing w:after="0" w:line="215" w:lineRule="auto"/>
        <w:ind w:left="0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Предоставление субсидии приостанавливается при непредставлении либо несвоевременном представлении отчетности. </w:t>
      </w:r>
    </w:p>
    <w:p w:rsidR="007B7C08" w:rsidRPr="00263F4C" w:rsidRDefault="007B7C08" w:rsidP="00E01B40">
      <w:pPr>
        <w:widowControl w:val="0"/>
        <w:numPr>
          <w:ilvl w:val="0"/>
          <w:numId w:val="15"/>
        </w:numPr>
        <w:tabs>
          <w:tab w:val="clear" w:pos="720"/>
          <w:tab w:val="num" w:pos="1132"/>
        </w:tabs>
        <w:overflowPunct w:val="0"/>
        <w:autoSpaceDE w:val="0"/>
        <w:autoSpaceDN w:val="0"/>
        <w:adjustRightInd w:val="0"/>
        <w:spacing w:after="0" w:line="227" w:lineRule="auto"/>
        <w:ind w:left="0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Не использованные в текущем финансовом году в полном объеме субсидии, предоставленные Получателям субсидии в соответствии с абзацем вторым второго пункта статьи 78.1 Бюджетного кодекса Российской Федерации, подлежат перечислению в республиканский бюджет Республики Дагестан</w:t>
      </w:r>
      <w:r>
        <w:rPr>
          <w:rFonts w:ascii="Times New Roman" w:hAnsi="Times New Roman"/>
          <w:sz w:val="28"/>
          <w:szCs w:val="28"/>
          <w:lang w:val="ru-RU"/>
        </w:rPr>
        <w:t xml:space="preserve">           до 26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декабря текущего года</w:t>
      </w:r>
    </w:p>
    <w:p w:rsidR="007B7C08" w:rsidRPr="00263F4C" w:rsidRDefault="007B7C08" w:rsidP="00300D8D">
      <w:pPr>
        <w:widowControl w:val="0"/>
        <w:numPr>
          <w:ilvl w:val="0"/>
          <w:numId w:val="15"/>
        </w:numPr>
        <w:tabs>
          <w:tab w:val="clear" w:pos="720"/>
          <w:tab w:val="num" w:pos="1134"/>
        </w:tabs>
        <w:overflowPunct w:val="0"/>
        <w:autoSpaceDE w:val="0"/>
        <w:autoSpaceDN w:val="0"/>
        <w:adjustRightInd w:val="0"/>
        <w:spacing w:after="0" w:line="229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За неисполнение или ненадлежащее исполнение условий настоящего Договора, в том числе в случае невыполнения Получателем субсидии в установленный срок требования о ее возврате, Стороны несут ответственность, предусмотренную законодательством Российской Федерации. 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E01B40">
      <w:pPr>
        <w:widowControl w:val="0"/>
        <w:numPr>
          <w:ilvl w:val="1"/>
          <w:numId w:val="16"/>
        </w:numPr>
        <w:tabs>
          <w:tab w:val="clear" w:pos="1440"/>
          <w:tab w:val="num" w:pos="2268"/>
        </w:tabs>
        <w:overflowPunct w:val="0"/>
        <w:autoSpaceDE w:val="0"/>
        <w:autoSpaceDN w:val="0"/>
        <w:adjustRightInd w:val="0"/>
        <w:spacing w:after="0" w:line="240" w:lineRule="auto"/>
        <w:ind w:left="2280" w:hanging="437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Оценка эффективности использования субсидии </w:t>
      </w:r>
    </w:p>
    <w:p w:rsidR="007B7C08" w:rsidRPr="00300D8D" w:rsidRDefault="007B7C08" w:rsidP="00300D8D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197B52">
      <w:pPr>
        <w:widowControl w:val="0"/>
        <w:numPr>
          <w:ilvl w:val="0"/>
          <w:numId w:val="17"/>
        </w:numPr>
        <w:tabs>
          <w:tab w:val="clear" w:pos="720"/>
          <w:tab w:val="num" w:pos="1134"/>
        </w:tabs>
        <w:overflowPunct w:val="0"/>
        <w:autoSpaceDE w:val="0"/>
        <w:autoSpaceDN w:val="0"/>
        <w:adjustRightInd w:val="0"/>
        <w:spacing w:after="0" w:line="223" w:lineRule="auto"/>
        <w:ind w:left="0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Оценка эффективности использования субсидии производится ежегодно по итогам анализа годовых отчетов, представляемых Получателем субсидии в Уполномоченный орган, с учетом:</w:t>
      </w:r>
    </w:p>
    <w:p w:rsidR="007B7C08" w:rsidRPr="00263F4C" w:rsidRDefault="007B7C08" w:rsidP="00755F9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полноты объема и соблюдения сроков предоставления услуги в соответствии с требованиями настоящего Договора;</w:t>
      </w:r>
    </w:p>
    <w:p w:rsidR="007B7C08" w:rsidRDefault="007B7C08" w:rsidP="0062055B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своевременности предоставления услуги, в том числе с учетом степени нуждаемости в ней получателя услуги.</w:t>
      </w:r>
      <w:bookmarkStart w:id="5" w:name="page13"/>
      <w:bookmarkEnd w:id="5"/>
    </w:p>
    <w:p w:rsidR="007B7C08" w:rsidRPr="00263F4C" w:rsidRDefault="007B7C08" w:rsidP="0062055B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40" w:lineRule="auto"/>
        <w:ind w:left="430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 Форс-мажор</w:t>
      </w:r>
    </w:p>
    <w:p w:rsidR="007B7C08" w:rsidRPr="00263F4C" w:rsidRDefault="007B7C08" w:rsidP="00197B52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F711DD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32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6.1. Стороны освобождаются от ответственности за частичное или полное неисполнение обязательств по настоящему Договору, если оно явилось следствием непреодолимой силы, а именно: пожара, наводнения, землетрясения, и если эти обстоятельства непосредственно повлияли на исполнение настоящего Договора. При этом срок исполнения обязательств по настоящему Договору отодвигается соразмерно времени, в течение которого действовали такие обстоятельства.</w:t>
      </w:r>
    </w:p>
    <w:p w:rsidR="007B7C08" w:rsidRPr="00263F4C" w:rsidRDefault="007B7C08" w:rsidP="0062055B">
      <w:pPr>
        <w:widowControl w:val="0"/>
        <w:overflowPunct w:val="0"/>
        <w:autoSpaceDE w:val="0"/>
        <w:autoSpaceDN w:val="0"/>
        <w:adjustRightInd w:val="0"/>
        <w:spacing w:after="0" w:line="231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6.2. Сторона, для которой создалась невозможность исполнения обязательств по Договору, обязана в письменной форме известить другую Сторону не позднее десяти дней с момента наступления и прекращения вышеуказанных обстоятельств. Несвоевременное (сверх 10 дней) извещение об обстоятельствах непреодолимой силы лишает соответствующую сторону права ссылаться на них в будущем.</w:t>
      </w:r>
    </w:p>
    <w:p w:rsidR="007B7C08" w:rsidRPr="00263F4C" w:rsidRDefault="007B7C08" w:rsidP="0062055B">
      <w:pPr>
        <w:widowControl w:val="0"/>
        <w:autoSpaceDE w:val="0"/>
        <w:autoSpaceDN w:val="0"/>
        <w:adjustRightInd w:val="0"/>
        <w:spacing w:after="0" w:line="240" w:lineRule="auto"/>
        <w:ind w:left="-567" w:firstLine="200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Pr="00263F4C">
        <w:rPr>
          <w:rFonts w:ascii="Times New Roman" w:hAnsi="Times New Roman"/>
          <w:sz w:val="28"/>
          <w:szCs w:val="28"/>
          <w:lang w:val="ru-RU"/>
        </w:rPr>
        <w:t>7. Заключительные положения</w:t>
      </w:r>
    </w:p>
    <w:p w:rsidR="007B7C08" w:rsidRDefault="007B7C08" w:rsidP="0062055B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B7C08" w:rsidRPr="00263F4C" w:rsidRDefault="007B7C08" w:rsidP="0062055B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263F4C">
        <w:rPr>
          <w:rFonts w:ascii="Times New Roman" w:hAnsi="Times New Roman"/>
          <w:sz w:val="28"/>
          <w:szCs w:val="28"/>
          <w:lang w:val="ru-RU"/>
        </w:rPr>
        <w:t>7.1. Настоящий Договор вступает в силу со дня подписания Сторонами и действует до ___________ 20__ года.</w:t>
      </w:r>
    </w:p>
    <w:p w:rsidR="007B7C08" w:rsidRPr="00263F4C" w:rsidRDefault="007B7C08" w:rsidP="00755F9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7.2. Все дополнения и изменения к настоящему Договору оформляются в письменной форме и являются его неотъемлемыми частями.</w:t>
      </w:r>
    </w:p>
    <w:p w:rsidR="007B7C08" w:rsidRPr="00263F4C" w:rsidRDefault="007B7C08" w:rsidP="00755F96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7.3. Настоящий Договор может быть расторгнут досрочно по соглашению Сторон.</w:t>
      </w:r>
    </w:p>
    <w:p w:rsidR="007B7C08" w:rsidRPr="00263F4C" w:rsidRDefault="007B7C08" w:rsidP="00755F9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7.4</w:t>
      </w:r>
      <w:r w:rsidRPr="00263F4C">
        <w:rPr>
          <w:rFonts w:ascii="Times New Roman" w:hAnsi="Times New Roman"/>
          <w:sz w:val="28"/>
          <w:szCs w:val="28"/>
          <w:lang w:val="ru-RU"/>
        </w:rPr>
        <w:t>. В случае возникновения споров по настоящему Договору Стороны обязуются решать их путем переговоров.</w:t>
      </w:r>
    </w:p>
    <w:p w:rsidR="007B7C08" w:rsidRPr="00263F4C" w:rsidRDefault="007B7C08" w:rsidP="00755F96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7.5</w:t>
      </w:r>
      <w:r w:rsidRPr="00263F4C">
        <w:rPr>
          <w:rFonts w:ascii="Times New Roman" w:hAnsi="Times New Roman"/>
          <w:sz w:val="28"/>
          <w:szCs w:val="28"/>
          <w:lang w:val="ru-RU"/>
        </w:rPr>
        <w:t>. В случае невозможности урегулирования споров по настоящему Договору путем переговоров споры разрешаются в судебном порядке в Арбитражном суде Республики Дагестан.</w:t>
      </w:r>
    </w:p>
    <w:p w:rsidR="007B7C08" w:rsidRPr="00263F4C" w:rsidRDefault="007B7C08" w:rsidP="00755F96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7.6</w:t>
      </w:r>
      <w:r w:rsidRPr="00263F4C">
        <w:rPr>
          <w:rFonts w:ascii="Times New Roman" w:hAnsi="Times New Roman"/>
          <w:sz w:val="28"/>
          <w:szCs w:val="28"/>
          <w:lang w:val="ru-RU"/>
        </w:rPr>
        <w:t>. Настоящий Договор составлен в двух идентичных и имеющих равную юридическую силу экземплярах на русском языке по одному для каждой из Сторон.</w:t>
      </w:r>
    </w:p>
    <w:p w:rsidR="007B7C08" w:rsidRPr="00263F4C" w:rsidRDefault="007B7C08" w:rsidP="00755F9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7.7</w:t>
      </w:r>
      <w:r w:rsidRPr="00263F4C">
        <w:rPr>
          <w:rFonts w:ascii="Times New Roman" w:hAnsi="Times New Roman"/>
          <w:sz w:val="28"/>
          <w:szCs w:val="28"/>
          <w:lang w:val="ru-RU"/>
        </w:rPr>
        <w:t>. Следующие приложения являются неотъемлемой частью настоящего Договора:</w:t>
      </w:r>
    </w:p>
    <w:p w:rsidR="007B7C08" w:rsidRPr="00263F4C" w:rsidRDefault="007B7C08" w:rsidP="00755F96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Приложение № 1 "Спецификация"; Приложение </w:t>
      </w:r>
      <w:r>
        <w:rPr>
          <w:rFonts w:ascii="Times New Roman" w:hAnsi="Times New Roman"/>
          <w:sz w:val="28"/>
          <w:szCs w:val="28"/>
          <w:lang w:val="ru-RU"/>
        </w:rPr>
        <w:t>№ 2 "Форма учета оказания услуг в сфере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социального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обслуживание на</w:t>
      </w:r>
      <w:r>
        <w:rPr>
          <w:rFonts w:ascii="Times New Roman" w:hAnsi="Times New Roman"/>
          <w:sz w:val="28"/>
          <w:szCs w:val="28"/>
          <w:lang w:val="ru-RU"/>
        </w:rPr>
        <w:t>селения на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дому" ее получателю</w:t>
      </w:r>
      <w:bookmarkStart w:id="6" w:name="page15"/>
      <w:bookmarkEnd w:id="6"/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№ 3 </w:t>
      </w:r>
      <w:r w:rsidRPr="00263F4C">
        <w:rPr>
          <w:rFonts w:ascii="Times New Roman" w:hAnsi="Times New Roman"/>
          <w:sz w:val="28"/>
          <w:szCs w:val="28"/>
          <w:lang w:val="ru-RU"/>
        </w:rPr>
        <w:t>Информационный отчет о деятельности орг</w:t>
      </w:r>
      <w:r>
        <w:rPr>
          <w:rFonts w:ascii="Times New Roman" w:hAnsi="Times New Roman"/>
          <w:sz w:val="28"/>
          <w:szCs w:val="28"/>
          <w:lang w:val="ru-RU"/>
        </w:rPr>
        <w:t>анизации, предоставляющей услуги в сфере с</w:t>
      </w:r>
      <w:r w:rsidRPr="00263F4C">
        <w:rPr>
          <w:rFonts w:ascii="Times New Roman" w:hAnsi="Times New Roman"/>
          <w:sz w:val="28"/>
          <w:szCs w:val="28"/>
          <w:lang w:val="ru-RU"/>
        </w:rPr>
        <w:t>оциального обслуживание населения на дому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2A7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2A7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Pr="00263F4C">
        <w:rPr>
          <w:rFonts w:ascii="Times New Roman" w:hAnsi="Times New Roman"/>
          <w:sz w:val="28"/>
          <w:szCs w:val="28"/>
          <w:lang w:val="ru-RU"/>
        </w:rPr>
        <w:t>8. Юридические адреса и другие реквизиты сторон</w:t>
      </w:r>
      <w:bookmarkStart w:id="7" w:name="page17"/>
      <w:bookmarkEnd w:id="7"/>
    </w:p>
    <w:p w:rsidR="007B7C08" w:rsidRPr="00263F4C" w:rsidRDefault="007B7C08" w:rsidP="002A7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37"/>
        <w:gridCol w:w="4745"/>
      </w:tblGrid>
      <w:tr w:rsidR="007B7C08" w:rsidRPr="00263F4C" w:rsidTr="00A8308A">
        <w:trPr>
          <w:trHeight w:val="34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3F4C">
              <w:rPr>
                <w:rFonts w:ascii="Times New Roman" w:hAnsi="Times New Roman"/>
                <w:b/>
                <w:w w:val="99"/>
                <w:sz w:val="28"/>
                <w:szCs w:val="28"/>
              </w:rPr>
              <w:t>Уполномоченный орган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C08" w:rsidRPr="00F711DD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0"/>
              <w:rPr>
                <w:rFonts w:ascii="Times New Roman" w:hAnsi="Times New Roman"/>
                <w:b/>
                <w:sz w:val="28"/>
                <w:szCs w:val="28"/>
              </w:rPr>
            </w:pPr>
            <w:r w:rsidRPr="00F711DD">
              <w:rPr>
                <w:rFonts w:ascii="Times New Roman" w:hAnsi="Times New Roman"/>
                <w:b/>
                <w:sz w:val="28"/>
                <w:szCs w:val="28"/>
              </w:rPr>
              <w:t>Получатель субсидии</w:t>
            </w:r>
          </w:p>
        </w:tc>
      </w:tr>
      <w:tr w:rsidR="007B7C08" w:rsidRPr="00263F4C" w:rsidTr="00A8308A">
        <w:trPr>
          <w:trHeight w:val="728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344" w:lineRule="exact"/>
              <w:ind w:right="5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Министерство труда и социального развития Республики Дагестан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344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Наименование получателя:</w:t>
            </w:r>
          </w:p>
        </w:tc>
      </w:tr>
      <w:tr w:rsidR="007B7C08" w:rsidRPr="00263F4C" w:rsidTr="00F711DD">
        <w:trPr>
          <w:trHeight w:val="28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7B7C08" w:rsidRPr="0062055B" w:rsidRDefault="007B7C08" w:rsidP="00620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Юридический адрес: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7B7C08" w:rsidRPr="00263F4C" w:rsidRDefault="007B7C08" w:rsidP="0052720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Юридический адрес:</w:t>
            </w:r>
          </w:p>
          <w:p w:rsidR="007B7C08" w:rsidRPr="00263F4C" w:rsidRDefault="007B7C08" w:rsidP="00F7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7C08" w:rsidRPr="00263F4C" w:rsidRDefault="007B7C08" w:rsidP="00F7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7C08" w:rsidRPr="00263F4C" w:rsidRDefault="007B7C08" w:rsidP="00F711D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7C08" w:rsidRPr="00263F4C" w:rsidTr="00A8308A">
        <w:trPr>
          <w:trHeight w:val="44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Почтовый адрес: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7C08" w:rsidRPr="00263F4C" w:rsidRDefault="007B7C08" w:rsidP="00620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Почтовый адрес: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B7C08" w:rsidRPr="001931F8" w:rsidTr="00A8308A">
        <w:trPr>
          <w:trHeight w:val="44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ИНН/КПП 0562046250/057201001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БИК 048209001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л/с 03032033880 в УФК по РД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р/с 40201810500000000002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Национальный банк по РД Южного главного управления Центрального банка РФ г.Махачкала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ИНН/КПП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БИК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к/с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р/с                                 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</w:t>
            </w: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в банке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B7C08" w:rsidRPr="001931F8" w:rsidTr="00A8308A">
        <w:trPr>
          <w:trHeight w:val="44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Министр труда и социального развития Республики Дагестан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_____________/Х.Г.Гаджигишиев/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«   »  ___________   </w:t>
            </w:r>
            <w:smartTag w:uri="urn:schemas-microsoft-com:office:smarttags" w:element="metricconverter">
              <w:smartTagPr>
                <w:attr w:name="ProductID" w:val="2016 г"/>
              </w:smartTagPr>
              <w:r w:rsidRPr="00263F4C">
                <w:rPr>
                  <w:rFonts w:ascii="Times New Roman" w:hAnsi="Times New Roman"/>
                  <w:sz w:val="28"/>
                  <w:szCs w:val="28"/>
                  <w:lang w:val="ru-RU"/>
                </w:rPr>
                <w:t>2016 г</w:t>
              </w:r>
            </w:smartTag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Должность руководителя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_____________/Ф.И.О</w:t>
            </w: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«   »  ___________   </w:t>
            </w:r>
            <w:smartTag w:uri="urn:schemas-microsoft-com:office:smarttags" w:element="metricconverter">
              <w:smartTagPr>
                <w:attr w:name="ProductID" w:val="2016 г"/>
              </w:smartTagPr>
              <w:r w:rsidRPr="00263F4C">
                <w:rPr>
                  <w:rFonts w:ascii="Times New Roman" w:hAnsi="Times New Roman"/>
                  <w:sz w:val="28"/>
                  <w:szCs w:val="28"/>
                  <w:lang w:val="ru-RU"/>
                </w:rPr>
                <w:t>2016 г</w:t>
              </w:r>
            </w:smartTag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7B7C08" w:rsidRPr="0052720F" w:rsidTr="00A8308A">
        <w:trPr>
          <w:trHeight w:val="44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7C08" w:rsidRPr="00263F4C" w:rsidRDefault="007B7C08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М.П</w:t>
            </w: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Приложение № 1 </w:t>
      </w:r>
    </w:p>
    <w:p w:rsidR="007B7C08" w:rsidRPr="00263F4C" w:rsidRDefault="007B7C08" w:rsidP="007F5CE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4820" w:right="136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к договору о предоставлении</w:t>
      </w:r>
    </w:p>
    <w:p w:rsidR="007B7C08" w:rsidRPr="00263F4C" w:rsidRDefault="007B7C08" w:rsidP="007F5CE0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4820" w:right="62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субсидий за счет средств республиканского бюджета Республики Дагестан некоммерческим организациям, не являющимся государственными</w:t>
      </w: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4820" w:right="600" w:firstLine="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(муниципальными) учреждениями, оказывающим услуги в сфере социального обслуживание населения на дому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39" w:lineRule="auto"/>
        <w:ind w:left="482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от "____" ____________20__ года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40" w:lineRule="auto"/>
        <w:ind w:left="370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СПЕЦИФИКАЦИЯ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A455E4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15" w:lineRule="auto"/>
        <w:ind w:right="342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Законодательное регулирование: </w:t>
      </w:r>
    </w:p>
    <w:p w:rsidR="007B7C08" w:rsidRPr="00263F4C" w:rsidRDefault="007B7C08" w:rsidP="00C52435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3420" w:firstLine="362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Гражданский кодекс Российской Федерации; </w:t>
      </w:r>
    </w:p>
    <w:p w:rsidR="007B7C08" w:rsidRPr="00263F4C" w:rsidRDefault="007B7C08" w:rsidP="00A455E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362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Федеральный закон </w:t>
      </w:r>
      <w:r>
        <w:rPr>
          <w:rFonts w:ascii="Times New Roman" w:hAnsi="Times New Roman"/>
          <w:sz w:val="28"/>
          <w:szCs w:val="28"/>
          <w:lang w:val="ru-RU"/>
        </w:rPr>
        <w:t xml:space="preserve">от  12  января  </w:t>
      </w:r>
      <w:smartTag w:uri="urn:schemas-microsoft-com:office:smarttags" w:element="metricconverter">
        <w:smartTagPr>
          <w:attr w:name="ProductID" w:val="1996 г"/>
        </w:smartTagPr>
        <w:r>
          <w:rPr>
            <w:rFonts w:ascii="Times New Roman" w:hAnsi="Times New Roman"/>
            <w:sz w:val="28"/>
            <w:szCs w:val="28"/>
            <w:lang w:val="ru-RU"/>
          </w:rPr>
          <w:t>1996 г</w:t>
        </w:r>
      </w:smartTag>
      <w:r>
        <w:rPr>
          <w:rFonts w:ascii="Times New Roman" w:hAnsi="Times New Roman"/>
          <w:sz w:val="28"/>
          <w:szCs w:val="28"/>
          <w:lang w:val="ru-RU"/>
        </w:rPr>
        <w:t xml:space="preserve">  № 7  ФЗ  «О некоммерческих </w:t>
      </w:r>
      <w:r w:rsidRPr="00263F4C">
        <w:rPr>
          <w:rFonts w:ascii="Times New Roman" w:hAnsi="Times New Roman"/>
          <w:sz w:val="28"/>
          <w:szCs w:val="28"/>
          <w:lang w:val="ru-RU"/>
        </w:rPr>
        <w:t>организациях»;</w:t>
      </w:r>
    </w:p>
    <w:p w:rsidR="007B7C08" w:rsidRPr="00263F4C" w:rsidRDefault="007B7C08" w:rsidP="00C52435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Федеральный закон от 28 декабря </w:t>
      </w:r>
      <w:smartTag w:uri="urn:schemas-microsoft-com:office:smarttags" w:element="metricconverter">
        <w:smartTagPr>
          <w:attr w:name="ProductID" w:val="2013 г"/>
        </w:smartTagPr>
        <w:r w:rsidRPr="00263F4C">
          <w:rPr>
            <w:rFonts w:ascii="Times New Roman" w:hAnsi="Times New Roman"/>
            <w:sz w:val="28"/>
            <w:szCs w:val="28"/>
            <w:lang w:val="ru-RU"/>
          </w:rPr>
          <w:t>2013 г</w:t>
        </w:r>
      </w:smartTag>
      <w:r w:rsidRPr="00263F4C">
        <w:rPr>
          <w:rFonts w:ascii="Times New Roman" w:hAnsi="Times New Roman"/>
          <w:sz w:val="28"/>
          <w:szCs w:val="28"/>
          <w:lang w:val="ru-RU"/>
        </w:rPr>
        <w:t>. №442-ФЗ «Об основах социального обслуживания граждан в Российской Федерации»;</w:t>
      </w:r>
    </w:p>
    <w:p w:rsidR="007B7C08" w:rsidRPr="00263F4C" w:rsidRDefault="007B7C08" w:rsidP="00A455E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18 октября 2014 года № 1075 «Об утверждении Правил определения среднедушевого дохода для предоставления социальных услуг бесплатно»;</w:t>
      </w:r>
    </w:p>
    <w:p w:rsidR="007B7C08" w:rsidRPr="00263F4C" w:rsidRDefault="007B7C08" w:rsidP="00C5243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24 ноября 2014 года № 1239 "Об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 – телекоммуникационной сети «Интернет»;</w:t>
      </w:r>
    </w:p>
    <w:p w:rsidR="007B7C08" w:rsidRPr="00263F4C" w:rsidRDefault="007B7C08" w:rsidP="00C52435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Приказ Министерства труда и социальной защиты Российской Федерации от 28 марта 2014 года № 159н «Об утверждении формы заявления о предоставлении социальных услуг»;</w:t>
      </w:r>
    </w:p>
    <w:p w:rsidR="007B7C08" w:rsidRPr="00263F4C" w:rsidRDefault="007B7C08" w:rsidP="00C5243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Приказ Министерства труда и социальной защиты Российской Федерации от 10 ноября 2014 года № 874н «О примерной форме договора о предоставлении социальных услуг, а также о форме индивидуальной программы предоставления социальных услуг»;</w:t>
      </w:r>
    </w:p>
    <w:p w:rsidR="007B7C08" w:rsidRPr="00263F4C" w:rsidRDefault="007B7C08" w:rsidP="00925508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Постановление Правительства Республики Дагестан от</w:t>
      </w:r>
      <w:r>
        <w:rPr>
          <w:rFonts w:ascii="Times New Roman" w:hAnsi="Times New Roman"/>
          <w:sz w:val="28"/>
          <w:szCs w:val="28"/>
          <w:lang w:val="ru-RU"/>
        </w:rPr>
        <w:t xml:space="preserve"> 25 октября 2016 года № 308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учреждениями, оказывающим услуги в сфере социального обслуживания населения на дому»;</w:t>
      </w:r>
    </w:p>
    <w:p w:rsidR="007B7C08" w:rsidRPr="00263F4C" w:rsidRDefault="007B7C08" w:rsidP="00C5243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Постановление Правительства Республики Дагестан от 26 ноября 2014 года № 571 «Об утверждении</w:t>
      </w:r>
      <w:r>
        <w:rPr>
          <w:rFonts w:ascii="Times New Roman" w:hAnsi="Times New Roman"/>
          <w:sz w:val="28"/>
          <w:szCs w:val="28"/>
          <w:lang w:val="ru-RU"/>
        </w:rPr>
        <w:t xml:space="preserve"> Порядка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организации осуществления регионального государственного контроля (надзора) в Республике Дагестан в сфере социального обслуживания граждан»;</w:t>
      </w:r>
      <w:bookmarkStart w:id="8" w:name="page19"/>
      <w:bookmarkEnd w:id="8"/>
    </w:p>
    <w:p w:rsidR="007B7C08" w:rsidRDefault="007B7C08" w:rsidP="002933CD">
      <w:pPr>
        <w:widowControl w:val="0"/>
        <w:tabs>
          <w:tab w:val="decimal" w:pos="426"/>
        </w:tabs>
        <w:overflowPunct w:val="0"/>
        <w:autoSpaceDE w:val="0"/>
        <w:autoSpaceDN w:val="0"/>
        <w:adjustRightInd w:val="0"/>
        <w:spacing w:after="0" w:line="216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ab/>
        <w:t>Постановление Правительства Республики Даг</w:t>
      </w:r>
      <w:r>
        <w:rPr>
          <w:rFonts w:ascii="Times New Roman" w:hAnsi="Times New Roman"/>
          <w:sz w:val="28"/>
          <w:szCs w:val="28"/>
          <w:lang w:val="ru-RU"/>
        </w:rPr>
        <w:t>естан от 4 декабря 2014 года № 594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«Об утверждении Порядка предоставления социальных услуг поставщиками социальных услуг в Республике Дагестан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7B7C08" w:rsidRPr="00263F4C" w:rsidRDefault="007B7C08" w:rsidP="002933CD">
      <w:pPr>
        <w:widowControl w:val="0"/>
        <w:tabs>
          <w:tab w:val="decimal" w:pos="426"/>
        </w:tabs>
        <w:overflowPunct w:val="0"/>
        <w:autoSpaceDE w:val="0"/>
        <w:autoSpaceDN w:val="0"/>
        <w:adjustRightInd w:val="0"/>
        <w:spacing w:after="0" w:line="216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Приказ Министерства труда и социального развития Республики Дагестан от 17 октября 2014 года № 04/2-923 «Об утверждении размера платы за предоставление социальн</w:t>
      </w:r>
      <w:r>
        <w:rPr>
          <w:rFonts w:ascii="Times New Roman" w:hAnsi="Times New Roman"/>
          <w:sz w:val="28"/>
          <w:szCs w:val="28"/>
          <w:lang w:val="ru-RU"/>
        </w:rPr>
        <w:t>ых услуг и порядка ее взимания».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C52435">
      <w:pPr>
        <w:widowControl w:val="0"/>
        <w:autoSpaceDE w:val="0"/>
        <w:autoSpaceDN w:val="0"/>
        <w:adjustRightInd w:val="0"/>
        <w:spacing w:after="0" w:line="240" w:lineRule="auto"/>
        <w:ind w:firstLine="362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 Распределение субсидий в соответствии с количеством получателей услуг в сфере социального обслуживания на </w:t>
      </w:r>
      <w:r>
        <w:rPr>
          <w:rFonts w:ascii="Times New Roman" w:hAnsi="Times New Roman"/>
          <w:sz w:val="28"/>
          <w:szCs w:val="28"/>
          <w:lang w:val="ru-RU"/>
        </w:rPr>
        <w:t>дому муниципальным образованиям</w:t>
      </w:r>
    </w:p>
    <w:p w:rsidR="007B7C08" w:rsidRPr="00263F4C" w:rsidRDefault="007B7C08" w:rsidP="00205C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Республики Дагестан: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544"/>
        <w:gridCol w:w="2551"/>
        <w:gridCol w:w="3203"/>
      </w:tblGrid>
      <w:tr w:rsidR="007B7C08" w:rsidRPr="001931F8" w:rsidTr="004B1DCE">
        <w:tc>
          <w:tcPr>
            <w:tcW w:w="817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544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Наименование муниципального образования Республики Дагестан</w:t>
            </w:r>
          </w:p>
        </w:tc>
        <w:tc>
          <w:tcPr>
            <w:tcW w:w="2551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Количество получателей услуги </w:t>
            </w:r>
            <w:r w:rsidRPr="004B1D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(ед)</w:t>
            </w:r>
          </w:p>
        </w:tc>
        <w:tc>
          <w:tcPr>
            <w:tcW w:w="3203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Объем субсидий из республиканского бюджета Республики Дагестан(руб)</w:t>
            </w:r>
          </w:p>
        </w:tc>
      </w:tr>
      <w:tr w:rsidR="007B7C08" w:rsidTr="004B1DCE">
        <w:tc>
          <w:tcPr>
            <w:tcW w:w="817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03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B7C08" w:rsidTr="004B1DCE">
        <w:tc>
          <w:tcPr>
            <w:tcW w:w="817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544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03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B7C08" w:rsidTr="004B1DCE">
        <w:tc>
          <w:tcPr>
            <w:tcW w:w="817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544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03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B7C08" w:rsidTr="004B1DCE">
        <w:tc>
          <w:tcPr>
            <w:tcW w:w="817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2551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03" w:type="dxa"/>
          </w:tcPr>
          <w:p w:rsidR="007B7C08" w:rsidRPr="004B1DCE" w:rsidRDefault="007B7C08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7B7C08" w:rsidRPr="00263F4C" w:rsidRDefault="007B7C08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42492A">
      <w:pPr>
        <w:widowControl w:val="0"/>
        <w:numPr>
          <w:ilvl w:val="1"/>
          <w:numId w:val="18"/>
        </w:numPr>
        <w:tabs>
          <w:tab w:val="clear" w:pos="1211"/>
          <w:tab w:val="num" w:pos="993"/>
          <w:tab w:val="num" w:pos="1416"/>
        </w:tabs>
        <w:overflowPunct w:val="0"/>
        <w:autoSpaceDE w:val="0"/>
        <w:autoSpaceDN w:val="0"/>
        <w:adjustRightInd w:val="0"/>
        <w:spacing w:after="0" w:line="215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9" w:name="page21"/>
      <w:bookmarkEnd w:id="9"/>
      <w:r w:rsidRPr="00263F4C">
        <w:rPr>
          <w:rFonts w:ascii="Times New Roman" w:hAnsi="Times New Roman"/>
          <w:sz w:val="28"/>
          <w:szCs w:val="28"/>
          <w:lang w:val="ru-RU"/>
        </w:rPr>
        <w:t xml:space="preserve">Период предоставления социальных услуг в форме социального обслуживания населения на дому – </w:t>
      </w: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</w:rPr>
        <w:t xml:space="preserve">_______________________________________________________________. 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</w:rPr>
      </w:pPr>
    </w:p>
    <w:p w:rsidR="007B7C08" w:rsidRPr="00263F4C" w:rsidRDefault="007B7C08" w:rsidP="0042492A">
      <w:pPr>
        <w:widowControl w:val="0"/>
        <w:numPr>
          <w:ilvl w:val="1"/>
          <w:numId w:val="18"/>
        </w:numPr>
        <w:tabs>
          <w:tab w:val="clear" w:pos="1211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1000" w:hanging="433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Получатели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</w:rPr>
        <w:t>социальных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</w:rPr>
        <w:t xml:space="preserve"> услуг. </w:t>
      </w:r>
    </w:p>
    <w:p w:rsidR="007B7C08" w:rsidRPr="00263F4C" w:rsidRDefault="007B7C08" w:rsidP="007F1464">
      <w:pPr>
        <w:widowControl w:val="0"/>
        <w:overflowPunct w:val="0"/>
        <w:autoSpaceDE w:val="0"/>
        <w:autoSpaceDN w:val="0"/>
        <w:adjustRightInd w:val="0"/>
        <w:spacing w:after="0" w:line="229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В соответствии со статьей 3 Федерального закона Российской Федерации от 28 декабря 2013 года № 442 – ФЗ «Об основах социального обслуживания граждан в Российской Федерации» получатель социальных услуг – гражданин, который признан нуждающимся в социальном обслуживании и которому предоставляется социальная услуга (предоставляются социальные услуги). </w:t>
      </w:r>
    </w:p>
    <w:p w:rsidR="007B7C08" w:rsidRPr="00263F4C" w:rsidRDefault="007B7C08" w:rsidP="007F146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В соответствии с постановлением Правительства Республики Дагестан от 4 декабря 2014 года № </w:t>
      </w:r>
      <w:r>
        <w:rPr>
          <w:rFonts w:ascii="Times New Roman" w:hAnsi="Times New Roman"/>
          <w:sz w:val="28"/>
          <w:szCs w:val="28"/>
          <w:lang w:val="ru-RU"/>
        </w:rPr>
        <w:t>59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4 «Об утверждении Порядка предоставления социальных услуг поставщиками социальных услуг в Республике Дагестан», при рассмотрении вопроса о предоставлении гражданину социальной услуги на дому учитываются его нуждаемость в ее получении и обстоятельства, которые ухудшают или могут ухудшить условия его жизнедеятельности, а именно: </w:t>
      </w:r>
    </w:p>
    <w:p w:rsidR="007B7C08" w:rsidRPr="00263F4C" w:rsidRDefault="007B7C08" w:rsidP="007F146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полная или частичная утрата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 </w:t>
      </w:r>
    </w:p>
    <w:p w:rsidR="007B7C08" w:rsidRPr="00263F4C" w:rsidRDefault="007B7C08" w:rsidP="007F1464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наличие в семье инвалида (инвалидов), в том числе ребенка-инвалида (детей – инвалидов), нуждающегося (нуждающихся) в постоянном постороннем уходе; </w:t>
      </w:r>
    </w:p>
    <w:p w:rsidR="007B7C08" w:rsidRPr="00263F4C" w:rsidRDefault="007B7C08" w:rsidP="006F68E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отсутствие возможности обеспечения ухода (в том числе временного) за инвалидом, ребенком, детьми. </w:t>
      </w:r>
    </w:p>
    <w:p w:rsidR="007B7C08" w:rsidRPr="00263F4C" w:rsidRDefault="007B7C08" w:rsidP="007F146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5. Виды предоставляемых социальных услуг в форме социального обслуживания на дому. </w:t>
      </w:r>
    </w:p>
    <w:p w:rsidR="007B7C08" w:rsidRDefault="007B7C08" w:rsidP="007F146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Перечень социальных услуг по видам социальных услуг, предоставляемых поставщиками социальных услуг в Республике Дагестан, утвержден Законом Республики Дагестан от 12 января </w:t>
      </w:r>
      <w:smartTag w:uri="urn:schemas-microsoft-com:office:smarttags" w:element="metricconverter">
        <w:smartTagPr>
          <w:attr w:name="ProductID" w:val="2015 г"/>
        </w:smartTagPr>
        <w:r w:rsidRPr="00263F4C">
          <w:rPr>
            <w:rFonts w:ascii="Times New Roman" w:hAnsi="Times New Roman"/>
            <w:sz w:val="28"/>
            <w:szCs w:val="28"/>
            <w:lang w:val="ru-RU"/>
          </w:rPr>
          <w:t>2015 г</w:t>
        </w:r>
      </w:smartTag>
      <w:r>
        <w:rPr>
          <w:rFonts w:ascii="Times New Roman" w:hAnsi="Times New Roman"/>
          <w:sz w:val="28"/>
          <w:szCs w:val="28"/>
          <w:lang w:val="ru-RU"/>
        </w:rPr>
        <w:t>. № 4 «</w:t>
      </w:r>
      <w:r w:rsidRPr="00263F4C">
        <w:rPr>
          <w:rFonts w:ascii="Times New Roman" w:hAnsi="Times New Roman"/>
          <w:sz w:val="28"/>
          <w:szCs w:val="28"/>
          <w:lang w:val="ru-RU"/>
        </w:rPr>
        <w:t>Об утверждении перечня социальных услуг, предоставляемых поставщиками социальных услуг в Республике Дагестан»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B7C08" w:rsidRPr="00263F4C" w:rsidRDefault="007B7C08" w:rsidP="002933C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r w:rsidRPr="00263F4C">
        <w:rPr>
          <w:rFonts w:ascii="Times New Roman" w:hAnsi="Times New Roman"/>
          <w:sz w:val="28"/>
          <w:szCs w:val="28"/>
          <w:lang w:val="ru-RU"/>
        </w:rPr>
        <w:t>Условия предоставления социальных услуг в форме социального обслужива</w:t>
      </w:r>
      <w:r>
        <w:rPr>
          <w:rFonts w:ascii="Times New Roman" w:hAnsi="Times New Roman"/>
          <w:sz w:val="28"/>
          <w:szCs w:val="28"/>
          <w:lang w:val="ru-RU"/>
        </w:rPr>
        <w:t>ния на дому:</w:t>
      </w:r>
    </w:p>
    <w:p w:rsidR="007B7C08" w:rsidRPr="00263F4C" w:rsidRDefault="007B7C08" w:rsidP="002933C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32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6.1. Социальные услуги в форме социального обслуживания на дому предоставляются в соответствии с Порядком предоставления социальных услуг в форме социального обслуживания на дому поставщиками социальных услуг и Стандартами социальных услуг, предоставляемых в форме социального обслуживания на дому, утвержденными постановлением Правительства Республики Дагестан от 4 декабря 2014 года № </w:t>
      </w:r>
      <w:r>
        <w:rPr>
          <w:rFonts w:ascii="Times New Roman" w:hAnsi="Times New Roman"/>
          <w:sz w:val="28"/>
          <w:szCs w:val="28"/>
          <w:lang w:val="ru-RU"/>
        </w:rPr>
        <w:t>59</w:t>
      </w:r>
      <w:r w:rsidRPr="00263F4C">
        <w:rPr>
          <w:rFonts w:ascii="Times New Roman" w:hAnsi="Times New Roman"/>
          <w:sz w:val="28"/>
          <w:szCs w:val="28"/>
          <w:lang w:val="ru-RU"/>
        </w:rPr>
        <w:t>4 «Об утверждении Порядка предоставления социальных услуг поставщиками социальных услуг в Республике Дагестан</w:t>
      </w:r>
      <w:bookmarkStart w:id="10" w:name="page23"/>
      <w:bookmarkEnd w:id="10"/>
      <w:r w:rsidRPr="00263F4C">
        <w:rPr>
          <w:rFonts w:ascii="Times New Roman" w:hAnsi="Times New Roman"/>
          <w:sz w:val="28"/>
          <w:szCs w:val="28"/>
          <w:lang w:val="ru-RU"/>
        </w:rPr>
        <w:t>».</w:t>
      </w:r>
    </w:p>
    <w:p w:rsidR="007B7C08" w:rsidRPr="00263F4C" w:rsidRDefault="007B7C08" w:rsidP="007F1464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6.2. Порядок расходования государственными бюджетными учреждениями социального обслуживания населения, находящимися в ведении Министерства труда и социального развития Республики Дагестан, средств, образовавшихся в результате взимания платы за предоставления социальных услуг, утвержденным приказом Министерства труда и социального развития Республики Дагестан от 24 июня 2014 года № 07/1 – 569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B7C08" w:rsidRPr="00263F4C" w:rsidRDefault="007B7C08" w:rsidP="00205C6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6.3. Тарифы на социальные услуги, предоставляемые в форме социального обслуживания на дому, утверждены приказом Министерства труда и социального развития Республики Дагестан от 31 декабря 2014 года № 09-1149 «Об утверждении тарифов на социальные услуги, входящие в перечень социальных услуг, предоставляемых поставщиками социальных услуг в Республике Дагестан» в соответствии с постановлением Правительства Республики Дагестан о</w:t>
      </w:r>
      <w:r>
        <w:rPr>
          <w:rFonts w:ascii="Times New Roman" w:hAnsi="Times New Roman"/>
          <w:sz w:val="28"/>
          <w:szCs w:val="28"/>
          <w:lang w:val="ru-RU"/>
        </w:rPr>
        <w:t>т 4 декабря 2014 года № 591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утверждения тарифов на социальные услуги на основании подушевых нормативов финансирования социальных услуг».</w:t>
      </w:r>
    </w:p>
    <w:p w:rsidR="007B7C08" w:rsidRPr="00263F4C" w:rsidRDefault="007B7C08" w:rsidP="007F1464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7. Контроль </w:t>
      </w:r>
      <w:r>
        <w:rPr>
          <w:rFonts w:ascii="Times New Roman" w:hAnsi="Times New Roman"/>
          <w:sz w:val="28"/>
          <w:szCs w:val="28"/>
          <w:lang w:val="ru-RU"/>
        </w:rPr>
        <w:t>над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предоставлением социальных услуг в форме социального обслуживания на дому осуществляется Получат</w:t>
      </w:r>
      <w:r>
        <w:rPr>
          <w:rFonts w:ascii="Times New Roman" w:hAnsi="Times New Roman"/>
          <w:sz w:val="28"/>
          <w:szCs w:val="28"/>
          <w:lang w:val="ru-RU"/>
        </w:rPr>
        <w:t>елем субсидии в соответствии с Д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оговором, приложением к которому является настоящая Спецификация, и постановлением Правительства Республики Дагестан от 26 ноября 2014 года № 571 «Об утверждении </w:t>
      </w:r>
      <w:r>
        <w:rPr>
          <w:rFonts w:ascii="Times New Roman" w:hAnsi="Times New Roman"/>
          <w:sz w:val="28"/>
          <w:szCs w:val="28"/>
          <w:lang w:val="ru-RU"/>
        </w:rPr>
        <w:t xml:space="preserve">Порядка </w:t>
      </w:r>
      <w:r w:rsidRPr="00263F4C">
        <w:rPr>
          <w:rFonts w:ascii="Times New Roman" w:hAnsi="Times New Roman"/>
          <w:sz w:val="28"/>
          <w:szCs w:val="28"/>
          <w:lang w:val="ru-RU"/>
        </w:rPr>
        <w:t>организации осуществления регионального государственного контроля (надзора) в Республике Дагестан в сфере социального обслуживания</w:t>
      </w:r>
      <w:r>
        <w:rPr>
          <w:rFonts w:ascii="Times New Roman" w:hAnsi="Times New Roman"/>
          <w:sz w:val="28"/>
          <w:szCs w:val="28"/>
          <w:lang w:val="ru-RU"/>
        </w:rPr>
        <w:t xml:space="preserve"> граждан</w:t>
      </w:r>
      <w:r w:rsidRPr="00263F4C">
        <w:rPr>
          <w:rFonts w:ascii="Times New Roman" w:hAnsi="Times New Roman"/>
          <w:sz w:val="28"/>
          <w:szCs w:val="28"/>
          <w:lang w:val="ru-RU"/>
        </w:rPr>
        <w:t>».</w:t>
      </w: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563D7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15" w:lineRule="auto"/>
        <w:ind w:right="1220"/>
        <w:rPr>
          <w:rFonts w:ascii="Times New Roman" w:hAnsi="Times New Roman"/>
          <w:sz w:val="23"/>
          <w:szCs w:val="23"/>
          <w:lang w:val="ru-RU"/>
        </w:rPr>
      </w:pPr>
    </w:p>
    <w:p w:rsidR="007B7C08" w:rsidRDefault="007B7C08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4960" w:right="1220"/>
        <w:rPr>
          <w:rFonts w:ascii="Times New Roman" w:hAnsi="Times New Roman"/>
          <w:sz w:val="23"/>
          <w:szCs w:val="23"/>
          <w:lang w:val="ru-RU"/>
        </w:rPr>
      </w:pPr>
    </w:p>
    <w:p w:rsidR="007B7C08" w:rsidRPr="00C4164D" w:rsidRDefault="007B7C08" w:rsidP="005D0F6E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220"/>
        <w:rPr>
          <w:rFonts w:ascii="Times New Roman" w:hAnsi="Times New Roman"/>
          <w:sz w:val="23"/>
          <w:szCs w:val="23"/>
          <w:lang w:val="ru-RU"/>
        </w:rPr>
      </w:pPr>
      <w:r>
        <w:rPr>
          <w:rFonts w:ascii="Times New Roman" w:hAnsi="Times New Roman"/>
          <w:sz w:val="23"/>
          <w:szCs w:val="23"/>
          <w:lang w:val="ru-RU"/>
        </w:rPr>
        <w:t xml:space="preserve">                                                                                      </w:t>
      </w:r>
      <w:r w:rsidRPr="00C4164D">
        <w:rPr>
          <w:rFonts w:ascii="Times New Roman" w:hAnsi="Times New Roman"/>
          <w:sz w:val="23"/>
          <w:szCs w:val="23"/>
          <w:lang w:val="ru-RU"/>
        </w:rPr>
        <w:t xml:space="preserve">Приложение № 2 </w:t>
      </w:r>
    </w:p>
    <w:p w:rsidR="007B7C08" w:rsidRPr="00C4164D" w:rsidRDefault="007B7C08" w:rsidP="007F5CE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4960" w:right="122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к договору о предоставлении</w:t>
      </w:r>
    </w:p>
    <w:p w:rsidR="007B7C08" w:rsidRPr="00C4164D" w:rsidRDefault="007B7C08" w:rsidP="007F5CE0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4960" w:right="46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 xml:space="preserve">субсидий за счет средств </w:t>
      </w:r>
      <w:r>
        <w:rPr>
          <w:rFonts w:ascii="Times New Roman" w:hAnsi="Times New Roman"/>
          <w:sz w:val="23"/>
          <w:szCs w:val="23"/>
          <w:lang w:val="ru-RU"/>
        </w:rPr>
        <w:t xml:space="preserve">республиканского </w:t>
      </w:r>
      <w:r w:rsidRPr="00C4164D">
        <w:rPr>
          <w:rFonts w:ascii="Times New Roman" w:hAnsi="Times New Roman"/>
          <w:sz w:val="23"/>
          <w:szCs w:val="23"/>
          <w:lang w:val="ru-RU"/>
        </w:rPr>
        <w:t>бюджета Республики Дагестан некоммерческим организациям, не являющимся государственными</w:t>
      </w:r>
    </w:p>
    <w:p w:rsidR="007B7C08" w:rsidRPr="00C4164D" w:rsidRDefault="007B7C08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496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(муниципальными) учреждениями, оказывающим услуги в сфере социального обслуживания населения на дому</w:t>
      </w:r>
    </w:p>
    <w:p w:rsidR="007B7C08" w:rsidRPr="00C4164D" w:rsidRDefault="007B7C08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/>
          <w:sz w:val="23"/>
          <w:szCs w:val="23"/>
          <w:lang w:val="ru-RU"/>
        </w:rPr>
      </w:pPr>
    </w:p>
    <w:p w:rsidR="007B7C08" w:rsidRPr="00C4164D" w:rsidRDefault="007B7C08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4960" w:right="42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от "____" _____________ 20__ года № ____</w:t>
      </w:r>
    </w:p>
    <w:p w:rsidR="007B7C08" w:rsidRPr="00C4164D" w:rsidRDefault="007B7C0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3"/>
          <w:szCs w:val="23"/>
          <w:lang w:val="ru-RU"/>
        </w:rPr>
      </w:pPr>
    </w:p>
    <w:p w:rsidR="007B7C08" w:rsidRPr="00C4164D" w:rsidRDefault="007B7C08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/>
          <w:sz w:val="23"/>
          <w:szCs w:val="23"/>
          <w:lang w:val="ru-RU"/>
        </w:rPr>
      </w:pPr>
    </w:p>
    <w:p w:rsidR="007B7C08" w:rsidRPr="00C4164D" w:rsidRDefault="007B7C08" w:rsidP="002726E8">
      <w:pPr>
        <w:widowControl w:val="0"/>
        <w:tabs>
          <w:tab w:val="decimal" w:pos="1985"/>
        </w:tabs>
        <w:overflowPunct w:val="0"/>
        <w:autoSpaceDE w:val="0"/>
        <w:autoSpaceDN w:val="0"/>
        <w:adjustRightInd w:val="0"/>
        <w:spacing w:after="0" w:line="192" w:lineRule="auto"/>
        <w:ind w:left="142" w:right="142" w:firstLine="1843"/>
        <w:jc w:val="center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ФОРМА учета оказания услуг в сфере социального обслуживания населения на дому</w:t>
      </w:r>
    </w:p>
    <w:p w:rsidR="007B7C08" w:rsidRPr="00C4164D" w:rsidRDefault="007B7C0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3"/>
          <w:szCs w:val="23"/>
          <w:lang w:val="ru-RU"/>
        </w:rPr>
      </w:pPr>
    </w:p>
    <w:p w:rsidR="007B7C08" w:rsidRPr="00C4164D" w:rsidRDefault="007B7C08">
      <w:pPr>
        <w:widowControl w:val="0"/>
        <w:autoSpaceDE w:val="0"/>
        <w:autoSpaceDN w:val="0"/>
        <w:adjustRightInd w:val="0"/>
        <w:spacing w:after="0" w:line="240" w:lineRule="auto"/>
        <w:ind w:left="248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_________________________________</w:t>
      </w:r>
    </w:p>
    <w:p w:rsidR="007B7C08" w:rsidRPr="00C4164D" w:rsidRDefault="007B7C0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3"/>
          <w:szCs w:val="23"/>
          <w:lang w:val="ru-RU"/>
        </w:rPr>
      </w:pPr>
    </w:p>
    <w:p w:rsidR="007B7C08" w:rsidRPr="00C4164D" w:rsidRDefault="007B7C08">
      <w:pPr>
        <w:widowControl w:val="0"/>
        <w:autoSpaceDE w:val="0"/>
        <w:autoSpaceDN w:val="0"/>
        <w:adjustRightInd w:val="0"/>
        <w:spacing w:after="0" w:line="239" w:lineRule="auto"/>
        <w:ind w:left="378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(Ф.И.О. получателя услуги)</w:t>
      </w:r>
    </w:p>
    <w:p w:rsidR="007B7C08" w:rsidRPr="00C4164D" w:rsidRDefault="007B7C0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3"/>
          <w:szCs w:val="23"/>
          <w:lang w:val="ru-RU"/>
        </w:rPr>
      </w:pPr>
    </w:p>
    <w:p w:rsidR="007B7C08" w:rsidRPr="00C4164D" w:rsidRDefault="007B7C08" w:rsidP="00C41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_____________________________________за_______________________________г</w:t>
      </w:r>
      <w:r>
        <w:rPr>
          <w:rFonts w:ascii="Times New Roman" w:hAnsi="Times New Roman"/>
          <w:sz w:val="23"/>
          <w:szCs w:val="23"/>
          <w:lang w:val="ru-RU"/>
        </w:rPr>
        <w:t xml:space="preserve">               </w:t>
      </w:r>
      <w:r w:rsidRPr="00C4164D">
        <w:rPr>
          <w:rFonts w:ascii="Times New Roman" w:hAnsi="Times New Roman"/>
          <w:sz w:val="23"/>
          <w:szCs w:val="23"/>
          <w:lang w:val="ru-RU"/>
        </w:rPr>
        <w:t>(наименование организации)                                     (отчетный период)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348"/>
        <w:gridCol w:w="993"/>
        <w:gridCol w:w="850"/>
        <w:gridCol w:w="851"/>
        <w:gridCol w:w="992"/>
        <w:gridCol w:w="2354"/>
        <w:gridCol w:w="1153"/>
      </w:tblGrid>
      <w:tr w:rsidR="007B7C08" w:rsidRPr="001931F8" w:rsidTr="00A200DE">
        <w:trPr>
          <w:trHeight w:val="1059"/>
        </w:trPr>
        <w:tc>
          <w:tcPr>
            <w:tcW w:w="595" w:type="dxa"/>
          </w:tcPr>
          <w:p w:rsidR="007B7C08" w:rsidRPr="00F93521" w:rsidRDefault="007B7C08" w:rsidP="005049C4">
            <w:pPr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№ п/п</w:t>
            </w:r>
          </w:p>
        </w:tc>
        <w:tc>
          <w:tcPr>
            <w:tcW w:w="2348" w:type="dxa"/>
          </w:tcPr>
          <w:p w:rsidR="007B7C08" w:rsidRPr="00F93521" w:rsidRDefault="007B7C08" w:rsidP="00A200DE">
            <w:pPr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Наименование услуги</w:t>
            </w:r>
          </w:p>
        </w:tc>
        <w:tc>
          <w:tcPr>
            <w:tcW w:w="3686" w:type="dxa"/>
            <w:gridSpan w:val="4"/>
          </w:tcPr>
          <w:p w:rsidR="007B7C08" w:rsidRPr="00F93521" w:rsidRDefault="007B7C08" w:rsidP="00A200DE">
            <w:pPr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Дата оказания</w:t>
            </w:r>
            <w:r w:rsidRPr="00F93521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услуги</w:t>
            </w:r>
          </w:p>
        </w:tc>
        <w:tc>
          <w:tcPr>
            <w:tcW w:w="2354" w:type="dxa"/>
          </w:tcPr>
          <w:p w:rsidR="007B7C08" w:rsidRPr="00F93521" w:rsidRDefault="007B7C08" w:rsidP="00A200DE">
            <w:pPr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Количество оказаний услуги(ед)</w:t>
            </w:r>
          </w:p>
        </w:tc>
        <w:tc>
          <w:tcPr>
            <w:tcW w:w="1153" w:type="dxa"/>
          </w:tcPr>
          <w:p w:rsidR="007B7C08" w:rsidRPr="00F93521" w:rsidRDefault="007B7C08" w:rsidP="00A200DE">
            <w:pPr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Размер оплаты услуги ее получателем (руб)</w:t>
            </w:r>
          </w:p>
        </w:tc>
      </w:tr>
      <w:tr w:rsidR="007B7C08" w:rsidRPr="00C4164D" w:rsidTr="00A200DE">
        <w:trPr>
          <w:trHeight w:val="455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A200DE">
              <w:rPr>
                <w:rFonts w:ascii="Times New Roman" w:hAnsi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3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1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  <w:tr w:rsidR="007B7C08" w:rsidRPr="00C4164D" w:rsidTr="00A200DE">
        <w:trPr>
          <w:trHeight w:val="440"/>
        </w:trPr>
        <w:tc>
          <w:tcPr>
            <w:tcW w:w="595" w:type="dxa"/>
            <w:tcBorders>
              <w:top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A200DE">
              <w:rPr>
                <w:rFonts w:ascii="Times New Roman" w:hAnsi="Times New Roman"/>
                <w:sz w:val="23"/>
                <w:szCs w:val="23"/>
                <w:lang w:val="ru-RU"/>
              </w:rPr>
              <w:t>2</w:t>
            </w:r>
          </w:p>
        </w:tc>
        <w:tc>
          <w:tcPr>
            <w:tcW w:w="2348" w:type="dxa"/>
            <w:tcBorders>
              <w:top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354" w:type="dxa"/>
            <w:tcBorders>
              <w:top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153" w:type="dxa"/>
            <w:tcBorders>
              <w:top w:val="single" w:sz="2" w:space="0" w:color="auto"/>
            </w:tcBorders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  <w:tr w:rsidR="007B7C08" w:rsidRPr="00C4164D" w:rsidTr="00A200DE">
        <w:trPr>
          <w:trHeight w:val="287"/>
        </w:trPr>
        <w:tc>
          <w:tcPr>
            <w:tcW w:w="595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A200DE">
              <w:rPr>
                <w:rFonts w:ascii="Times New Roman" w:hAnsi="Times New Roman"/>
                <w:sz w:val="23"/>
                <w:szCs w:val="23"/>
                <w:lang w:val="ru-RU"/>
              </w:rPr>
              <w:t>…</w:t>
            </w:r>
          </w:p>
        </w:tc>
        <w:tc>
          <w:tcPr>
            <w:tcW w:w="2348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3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0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1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2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354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153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  <w:tr w:rsidR="007B7C08" w:rsidRPr="00C4164D" w:rsidTr="00A200DE">
        <w:trPr>
          <w:trHeight w:val="409"/>
        </w:trPr>
        <w:tc>
          <w:tcPr>
            <w:tcW w:w="2943" w:type="dxa"/>
            <w:gridSpan w:val="2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A200DE">
              <w:rPr>
                <w:rFonts w:ascii="Times New Roman" w:hAnsi="Times New Roman"/>
                <w:sz w:val="23"/>
                <w:szCs w:val="23"/>
                <w:lang w:val="ru-RU"/>
              </w:rPr>
              <w:t>Итого</w:t>
            </w:r>
          </w:p>
        </w:tc>
        <w:tc>
          <w:tcPr>
            <w:tcW w:w="993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0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1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2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354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153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  <w:tr w:rsidR="007B7C08" w:rsidRPr="00C4164D" w:rsidTr="00A200DE">
        <w:tc>
          <w:tcPr>
            <w:tcW w:w="2943" w:type="dxa"/>
            <w:gridSpan w:val="2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A200DE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Услуга предоставлена в указанном объеме полностью  __________________  </w:t>
            </w:r>
            <w:r w:rsidRPr="00A200DE">
              <w:rPr>
                <w:rFonts w:ascii="Times New Roman" w:hAnsi="Times New Roman"/>
                <w:sz w:val="16"/>
                <w:szCs w:val="16"/>
                <w:lang w:val="ru-RU"/>
              </w:rPr>
              <w:t>(</w:t>
            </w:r>
            <w:r w:rsidRPr="00A200DE">
              <w:rPr>
                <w:rFonts w:ascii="Times New Roman" w:hAnsi="Times New Roman"/>
                <w:sz w:val="17"/>
                <w:szCs w:val="17"/>
                <w:lang w:val="ru-RU"/>
              </w:rPr>
              <w:t>подпись получателя услуги</w:t>
            </w:r>
            <w:r w:rsidRPr="00A200DE">
              <w:rPr>
                <w:rFonts w:ascii="Times New Roman" w:hAnsi="Times New Roman"/>
                <w:sz w:val="16"/>
                <w:szCs w:val="16"/>
                <w:lang w:val="ru-RU"/>
              </w:rPr>
              <w:t>)</w:t>
            </w:r>
          </w:p>
        </w:tc>
        <w:tc>
          <w:tcPr>
            <w:tcW w:w="993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0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1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2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354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153" w:type="dxa"/>
          </w:tcPr>
          <w:p w:rsidR="007B7C08" w:rsidRPr="00A200DE" w:rsidRDefault="007B7C08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</w:tbl>
    <w:p w:rsidR="007B7C08" w:rsidRPr="00C4164D" w:rsidRDefault="007B7C08" w:rsidP="00C4164D">
      <w:pPr>
        <w:spacing w:line="168" w:lineRule="auto"/>
        <w:rPr>
          <w:rFonts w:ascii="Times New Roman" w:hAnsi="Times New Roman"/>
          <w:position w:val="10"/>
          <w:sz w:val="23"/>
          <w:szCs w:val="23"/>
          <w:lang w:val="ru-RU"/>
        </w:rPr>
      </w:pPr>
    </w:p>
    <w:p w:rsidR="007B7C08" w:rsidRPr="00C4164D" w:rsidRDefault="007B7C08" w:rsidP="004F4B3D">
      <w:pPr>
        <w:spacing w:line="192" w:lineRule="auto"/>
        <w:rPr>
          <w:rFonts w:ascii="Times New Roman" w:hAnsi="Times New Roman"/>
          <w:position w:val="10"/>
          <w:sz w:val="23"/>
          <w:szCs w:val="23"/>
          <w:lang w:val="ru-RU"/>
        </w:rPr>
      </w:pP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>Сумма оплаты услуг их получателем________________(руб</w:t>
      </w:r>
      <w:r>
        <w:rPr>
          <w:rFonts w:ascii="Times New Roman" w:hAnsi="Times New Roman"/>
          <w:position w:val="10"/>
          <w:sz w:val="23"/>
          <w:szCs w:val="23"/>
          <w:lang w:val="ru-RU"/>
        </w:rPr>
        <w:t>)</w:t>
      </w:r>
    </w:p>
    <w:p w:rsidR="007B7C08" w:rsidRPr="00C4164D" w:rsidRDefault="007B7C08" w:rsidP="004F4B3D">
      <w:pPr>
        <w:spacing w:line="192" w:lineRule="auto"/>
        <w:rPr>
          <w:rFonts w:ascii="Times New Roman" w:hAnsi="Times New Roman"/>
          <w:position w:val="10"/>
          <w:sz w:val="23"/>
          <w:szCs w:val="23"/>
          <w:lang w:val="ru-RU"/>
        </w:rPr>
      </w:pP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>Дата оплаты_________________________________________</w:t>
      </w:r>
    </w:p>
    <w:p w:rsidR="007B7C08" w:rsidRPr="00C4164D" w:rsidRDefault="007B7C08" w:rsidP="004F4B3D">
      <w:pPr>
        <w:spacing w:line="192" w:lineRule="auto"/>
        <w:rPr>
          <w:rFonts w:ascii="Times New Roman" w:hAnsi="Times New Roman"/>
          <w:position w:val="10"/>
          <w:sz w:val="23"/>
          <w:szCs w:val="23"/>
          <w:lang w:val="ru-RU"/>
        </w:rPr>
      </w:pP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>Реквизиты платежного документа_______________________</w:t>
      </w:r>
    </w:p>
    <w:p w:rsidR="007B7C08" w:rsidRPr="004F4B3D" w:rsidRDefault="007B7C08" w:rsidP="00847A0A">
      <w:pPr>
        <w:rPr>
          <w:rFonts w:ascii="Times New Roman" w:hAnsi="Times New Roman"/>
          <w:position w:val="10"/>
          <w:sz w:val="23"/>
          <w:szCs w:val="23"/>
          <w:lang w:val="ru-RU"/>
        </w:rPr>
      </w:pP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>_______________</w:t>
      </w:r>
      <w:r>
        <w:rPr>
          <w:rFonts w:ascii="Times New Roman" w:hAnsi="Times New Roman"/>
          <w:position w:val="10"/>
          <w:sz w:val="23"/>
          <w:szCs w:val="23"/>
          <w:lang w:val="ru-RU"/>
        </w:rPr>
        <w:t xml:space="preserve">_______           </w:t>
      </w: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 xml:space="preserve"> ___________________</w:t>
      </w:r>
      <w:r>
        <w:rPr>
          <w:rFonts w:ascii="Times New Roman" w:hAnsi="Times New Roman"/>
          <w:position w:val="10"/>
          <w:sz w:val="23"/>
          <w:szCs w:val="23"/>
          <w:lang w:val="ru-RU"/>
        </w:rPr>
        <w:t xml:space="preserve">                                                                                                                </w:t>
      </w:r>
      <w:r w:rsidRPr="00C4164D">
        <w:rPr>
          <w:rFonts w:ascii="Times New Roman" w:hAnsi="Times New Roman"/>
          <w:position w:val="10"/>
          <w:sz w:val="17"/>
          <w:szCs w:val="17"/>
          <w:lang w:val="ru-RU"/>
        </w:rPr>
        <w:t>подпись социального работника</w:t>
      </w:r>
      <w:r>
        <w:rPr>
          <w:rFonts w:ascii="Times New Roman" w:hAnsi="Times New Roman"/>
          <w:position w:val="10"/>
          <w:sz w:val="17"/>
          <w:szCs w:val="17"/>
          <w:lang w:val="ru-RU"/>
        </w:rPr>
        <w:t xml:space="preserve">                     (расшифровка подписи)</w:t>
      </w:r>
    </w:p>
    <w:p w:rsidR="007B7C08" w:rsidRPr="004F4B3D" w:rsidRDefault="007B7C08" w:rsidP="004F4B3D">
      <w:pPr>
        <w:rPr>
          <w:rFonts w:ascii="Times New Roman" w:hAnsi="Times New Roman"/>
          <w:position w:val="10"/>
          <w:sz w:val="23"/>
          <w:szCs w:val="23"/>
          <w:lang w:val="ru-RU"/>
        </w:rPr>
      </w:pP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>_______________</w:t>
      </w:r>
      <w:r>
        <w:rPr>
          <w:rFonts w:ascii="Times New Roman" w:hAnsi="Times New Roman"/>
          <w:position w:val="10"/>
          <w:sz w:val="23"/>
          <w:szCs w:val="23"/>
          <w:lang w:val="ru-RU"/>
        </w:rPr>
        <w:t xml:space="preserve">_______           </w:t>
      </w: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 xml:space="preserve"> ___________________</w:t>
      </w:r>
      <w:r>
        <w:rPr>
          <w:rFonts w:ascii="Times New Roman" w:hAnsi="Times New Roman"/>
          <w:position w:val="10"/>
          <w:sz w:val="23"/>
          <w:szCs w:val="23"/>
          <w:lang w:val="ru-RU"/>
        </w:rPr>
        <w:t xml:space="preserve">                                                                                                                </w:t>
      </w:r>
      <w:r w:rsidRPr="00C4164D">
        <w:rPr>
          <w:rFonts w:ascii="Times New Roman" w:hAnsi="Times New Roman"/>
          <w:position w:val="10"/>
          <w:sz w:val="17"/>
          <w:szCs w:val="17"/>
          <w:lang w:val="ru-RU"/>
        </w:rPr>
        <w:t xml:space="preserve">подпись </w:t>
      </w:r>
      <w:r>
        <w:rPr>
          <w:rFonts w:ascii="Times New Roman" w:hAnsi="Times New Roman"/>
          <w:position w:val="10"/>
          <w:sz w:val="17"/>
          <w:szCs w:val="17"/>
          <w:lang w:val="ru-RU"/>
        </w:rPr>
        <w:t>руководителя организации                 (расшифровка подписи)</w:t>
      </w:r>
    </w:p>
    <w:p w:rsidR="007B7C08" w:rsidRPr="00263F4C" w:rsidRDefault="007B7C08" w:rsidP="001422D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  <w:bookmarkStart w:id="11" w:name="page27"/>
      <w:bookmarkEnd w:id="11"/>
      <w:r w:rsidRPr="00263F4C">
        <w:rPr>
          <w:rFonts w:ascii="Times New Roman" w:hAnsi="Times New Roman"/>
          <w:sz w:val="28"/>
          <w:szCs w:val="28"/>
          <w:lang w:val="ru-RU"/>
        </w:rPr>
        <w:t xml:space="preserve">Приложение № 3 </w:t>
      </w:r>
    </w:p>
    <w:p w:rsidR="007B7C08" w:rsidRPr="00263F4C" w:rsidRDefault="007B7C08" w:rsidP="001422D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к договору о предоставлении</w:t>
      </w:r>
    </w:p>
    <w:p w:rsidR="007B7C08" w:rsidRPr="00263F4C" w:rsidRDefault="007B7C08" w:rsidP="001422D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субсидий за счет средств </w:t>
      </w:r>
      <w:r>
        <w:rPr>
          <w:rFonts w:ascii="Times New Roman" w:hAnsi="Times New Roman"/>
          <w:sz w:val="28"/>
          <w:szCs w:val="28"/>
          <w:lang w:val="ru-RU"/>
        </w:rPr>
        <w:t xml:space="preserve">республиканского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бюджета Республики </w:t>
      </w:r>
      <w:r>
        <w:rPr>
          <w:rFonts w:ascii="Times New Roman" w:hAnsi="Times New Roman"/>
          <w:sz w:val="28"/>
          <w:szCs w:val="28"/>
          <w:lang w:val="ru-RU"/>
        </w:rPr>
        <w:t xml:space="preserve"> Дагестан </w:t>
      </w:r>
      <w:r w:rsidRPr="00263F4C">
        <w:rPr>
          <w:rFonts w:ascii="Times New Roman" w:hAnsi="Times New Roman"/>
          <w:sz w:val="28"/>
          <w:szCs w:val="28"/>
          <w:lang w:val="ru-RU"/>
        </w:rPr>
        <w:t>некоммерческим организациям, не являющимся государственными</w:t>
      </w:r>
    </w:p>
    <w:p w:rsidR="007B7C08" w:rsidRPr="00263F4C" w:rsidRDefault="007B7C08" w:rsidP="001422D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(муниципальными) учреждени</w:t>
      </w:r>
      <w:r>
        <w:rPr>
          <w:rFonts w:ascii="Times New Roman" w:hAnsi="Times New Roman"/>
          <w:sz w:val="28"/>
          <w:szCs w:val="28"/>
          <w:lang w:val="ru-RU"/>
        </w:rPr>
        <w:t xml:space="preserve">ями, оказывающим услуги в сфере </w:t>
      </w:r>
      <w:r w:rsidRPr="00263F4C">
        <w:rPr>
          <w:rFonts w:ascii="Times New Roman" w:hAnsi="Times New Roman"/>
          <w:sz w:val="28"/>
          <w:szCs w:val="28"/>
          <w:lang w:val="ru-RU"/>
        </w:rPr>
        <w:t>социального обслуживания населения на дому</w:t>
      </w:r>
    </w:p>
    <w:p w:rsidR="007B7C08" w:rsidRDefault="007B7C08" w:rsidP="001422D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"__" ________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20__ года № ____</w:t>
      </w:r>
    </w:p>
    <w:p w:rsidR="007B7C08" w:rsidRPr="00263F4C" w:rsidRDefault="007B7C08" w:rsidP="001422D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1422D4">
      <w:pPr>
        <w:widowControl w:val="0"/>
        <w:tabs>
          <w:tab w:val="left" w:pos="6920"/>
        </w:tabs>
        <w:autoSpaceDE w:val="0"/>
        <w:autoSpaceDN w:val="0"/>
        <w:adjustRightInd w:val="0"/>
        <w:spacing w:after="0" w:line="347" w:lineRule="exact"/>
        <w:ind w:left="5670" w:right="-24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142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ИНФОРМАЦИОННЫЙ ОТЧЕТ</w:t>
      </w:r>
    </w:p>
    <w:p w:rsidR="007B7C08" w:rsidRPr="00263F4C" w:rsidRDefault="007B7C08" w:rsidP="001422D4">
      <w:pPr>
        <w:widowControl w:val="0"/>
        <w:autoSpaceDE w:val="0"/>
        <w:autoSpaceDN w:val="0"/>
        <w:adjustRightInd w:val="0"/>
        <w:spacing w:after="0" w:line="7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1422D4">
      <w:pPr>
        <w:widowControl w:val="0"/>
        <w:tabs>
          <w:tab w:val="num" w:pos="2615"/>
        </w:tabs>
        <w:overflowPunct w:val="0"/>
        <w:autoSpaceDE w:val="0"/>
        <w:autoSpaceDN w:val="0"/>
        <w:adjustRightInd w:val="0"/>
        <w:spacing w:after="0" w:line="222" w:lineRule="auto"/>
        <w:ind w:right="-2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деятельности организации, предоставляющей услуги</w:t>
      </w:r>
    </w:p>
    <w:p w:rsidR="007B7C08" w:rsidRPr="00263F4C" w:rsidRDefault="007B7C08" w:rsidP="001422D4">
      <w:pPr>
        <w:widowControl w:val="0"/>
        <w:tabs>
          <w:tab w:val="num" w:pos="2615"/>
        </w:tabs>
        <w:overflowPunct w:val="0"/>
        <w:autoSpaceDE w:val="0"/>
        <w:autoSpaceDN w:val="0"/>
        <w:adjustRightInd w:val="0"/>
        <w:spacing w:after="0" w:line="222" w:lineRule="auto"/>
        <w:ind w:right="-24"/>
        <w:jc w:val="center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 в сфере социального обслуживания населения на дому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2A4D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1. Наименование организации. </w:t>
      </w:r>
    </w:p>
    <w:p w:rsidR="007B7C08" w:rsidRPr="00263F4C" w:rsidRDefault="007B7C08" w:rsidP="002A4D47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 ОГРН. </w:t>
      </w:r>
    </w:p>
    <w:p w:rsidR="007B7C08" w:rsidRPr="00263F4C" w:rsidRDefault="007B7C08" w:rsidP="002A4D47">
      <w:pPr>
        <w:widowControl w:val="0"/>
        <w:autoSpaceDE w:val="0"/>
        <w:autoSpaceDN w:val="0"/>
        <w:adjustRightInd w:val="0"/>
        <w:spacing w:after="0" w:line="1" w:lineRule="exact"/>
        <w:ind w:left="851" w:firstLine="142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2A4D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3. ИНН / КПП. </w:t>
      </w:r>
    </w:p>
    <w:p w:rsidR="007B7C08" w:rsidRPr="00263F4C" w:rsidRDefault="007B7C08" w:rsidP="002A4D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4. Адрес местонахождения. </w:t>
      </w:r>
    </w:p>
    <w:p w:rsidR="007B7C08" w:rsidRPr="00263F4C" w:rsidRDefault="007B7C08" w:rsidP="003A154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(Необходимо указать наименование и реквизиты документа, подтверждающего право пользования помещением, в котором располагается организация, а также наименования сторон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описать вид отношений.) </w:t>
      </w:r>
    </w:p>
    <w:p w:rsidR="007B7C08" w:rsidRPr="00263F4C" w:rsidRDefault="007B7C08">
      <w:pPr>
        <w:widowControl w:val="0"/>
        <w:numPr>
          <w:ilvl w:val="1"/>
          <w:numId w:val="22"/>
        </w:numPr>
        <w:tabs>
          <w:tab w:val="clear" w:pos="1440"/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293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Основные виды деятельности. </w:t>
      </w:r>
    </w:p>
    <w:p w:rsidR="007B7C08" w:rsidRPr="00263F4C" w:rsidRDefault="007B7C08" w:rsidP="002A4D47">
      <w:pPr>
        <w:widowControl w:val="0"/>
        <w:numPr>
          <w:ilvl w:val="1"/>
          <w:numId w:val="22"/>
        </w:numPr>
        <w:tabs>
          <w:tab w:val="clear" w:pos="1440"/>
          <w:tab w:val="num" w:pos="1120"/>
        </w:tabs>
        <w:overflowPunct w:val="0"/>
        <w:autoSpaceDE w:val="0"/>
        <w:autoSpaceDN w:val="0"/>
        <w:adjustRightInd w:val="0"/>
        <w:spacing w:after="0" w:line="239" w:lineRule="auto"/>
        <w:ind w:left="1120" w:hanging="293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Имущество. </w:t>
      </w:r>
    </w:p>
    <w:p w:rsidR="007B7C08" w:rsidRPr="00263F4C" w:rsidRDefault="007B7C08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2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(Необходимо описать имущество, принадлежащее организации и находящееся в аренде. В случае нахождения имущества в аренде необходимо указать наименование и реквизиты, стороны, предмет и стоимость договора.)</w:t>
      </w:r>
    </w:p>
    <w:p w:rsidR="007B7C08" w:rsidRPr="00263F4C" w:rsidRDefault="007B7C0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>
      <w:pPr>
        <w:widowControl w:val="0"/>
        <w:numPr>
          <w:ilvl w:val="0"/>
          <w:numId w:val="23"/>
        </w:numPr>
        <w:tabs>
          <w:tab w:val="clear" w:pos="720"/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293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Структура организации с приложением штатного расписания. </w:t>
      </w:r>
    </w:p>
    <w:p w:rsidR="007B7C08" w:rsidRPr="00263F4C" w:rsidRDefault="007B7C08" w:rsidP="002A4D47">
      <w:pPr>
        <w:widowControl w:val="0"/>
        <w:numPr>
          <w:ilvl w:val="0"/>
          <w:numId w:val="23"/>
        </w:numPr>
        <w:tabs>
          <w:tab w:val="clear" w:pos="720"/>
          <w:tab w:val="num" w:pos="1120"/>
        </w:tabs>
        <w:overflowPunct w:val="0"/>
        <w:autoSpaceDE w:val="0"/>
        <w:autoSpaceDN w:val="0"/>
        <w:adjustRightInd w:val="0"/>
        <w:spacing w:after="0" w:line="239" w:lineRule="auto"/>
        <w:ind w:left="1120" w:hanging="293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Персонал. </w:t>
      </w:r>
    </w:p>
    <w:p w:rsidR="007B7C08" w:rsidRPr="00263F4C" w:rsidRDefault="007B7C08" w:rsidP="002A4D4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12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(Необходимо указать состав, штатную и среднесписочную численность персонала, среднюю заработную плату в общем по организации, а также отдельно штатную и среднесписочную численность, среднюю заработную плату работников, оказывающих социальные услуги. Кроме того, нужно описать основные направления деятельности организации в кадровой политике и достигнутые результаты в отчетном периоде.)</w:t>
      </w:r>
    </w:p>
    <w:p w:rsidR="007B7C08" w:rsidRDefault="007B7C08" w:rsidP="00F30697">
      <w:pPr>
        <w:widowControl w:val="0"/>
        <w:numPr>
          <w:ilvl w:val="0"/>
          <w:numId w:val="24"/>
        </w:numPr>
        <w:tabs>
          <w:tab w:val="clear" w:pos="720"/>
          <w:tab w:val="num" w:pos="1211"/>
        </w:tabs>
        <w:overflowPunct w:val="0"/>
        <w:autoSpaceDE w:val="0"/>
        <w:autoSpaceDN w:val="0"/>
        <w:adjustRightInd w:val="0"/>
        <w:spacing w:after="0" w:line="230" w:lineRule="auto"/>
        <w:ind w:left="120" w:firstLine="70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Перечень социальных услуг, оказываемых их получателям сверх Перечня социальных услуг по видам социальных услуг, предоставляемых поставщиками социальных услуг в Республике Дагестан, утвержденного Законом Республики Дагестан от 12 января 2015г №4 «Об утверждении перечня социальных услуг, предоставляемых поставщиками социальных услуг в Республике Дагестан»  </w:t>
      </w:r>
    </w:p>
    <w:p w:rsidR="007B7C08" w:rsidRPr="00263F4C" w:rsidRDefault="007B7C08" w:rsidP="00105137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B7C08" w:rsidRDefault="007B7C08" w:rsidP="002A4D47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</w:p>
    <w:p w:rsidR="007B7C08" w:rsidRDefault="007B7C08" w:rsidP="0051010A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результаты деятельности</w:t>
      </w:r>
    </w:p>
    <w:p w:rsidR="007B7C08" w:rsidRPr="00263F4C" w:rsidRDefault="007B7C08" w:rsidP="002A4D47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111"/>
        <w:gridCol w:w="5329"/>
      </w:tblGrid>
      <w:tr w:rsidR="007B7C08" w:rsidTr="00A200DE">
        <w:tc>
          <w:tcPr>
            <w:tcW w:w="675" w:type="dxa"/>
          </w:tcPr>
          <w:p w:rsidR="007B7C08" w:rsidRPr="00F93521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4111" w:type="dxa"/>
          </w:tcPr>
          <w:p w:rsidR="007B7C08" w:rsidRPr="00F93521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Наименование мероприятия</w:t>
            </w:r>
          </w:p>
        </w:tc>
        <w:tc>
          <w:tcPr>
            <w:tcW w:w="5329" w:type="dxa"/>
          </w:tcPr>
          <w:p w:rsidR="007B7C08" w:rsidRPr="00F93521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Описание достигнутых результатов</w:t>
            </w:r>
          </w:p>
        </w:tc>
      </w:tr>
      <w:tr w:rsidR="007B7C08" w:rsidTr="00A200DE">
        <w:tc>
          <w:tcPr>
            <w:tcW w:w="675" w:type="dxa"/>
          </w:tcPr>
          <w:p w:rsidR="007B7C08" w:rsidRPr="00A200DE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1" w:type="dxa"/>
          </w:tcPr>
          <w:p w:rsidR="007B7C08" w:rsidRPr="00A200DE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329" w:type="dxa"/>
          </w:tcPr>
          <w:p w:rsidR="007B7C08" w:rsidRPr="00A200DE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B7C08" w:rsidTr="00A200DE">
        <w:tc>
          <w:tcPr>
            <w:tcW w:w="675" w:type="dxa"/>
          </w:tcPr>
          <w:p w:rsidR="007B7C08" w:rsidRPr="00A200DE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7B7C08" w:rsidRPr="00A200DE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329" w:type="dxa"/>
          </w:tcPr>
          <w:p w:rsidR="007B7C08" w:rsidRPr="00A200DE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B7C08" w:rsidTr="00A200DE">
        <w:tc>
          <w:tcPr>
            <w:tcW w:w="675" w:type="dxa"/>
          </w:tcPr>
          <w:p w:rsidR="007B7C08" w:rsidRPr="00A200DE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4111" w:type="dxa"/>
          </w:tcPr>
          <w:p w:rsidR="007B7C08" w:rsidRPr="00A200DE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329" w:type="dxa"/>
          </w:tcPr>
          <w:p w:rsidR="007B7C08" w:rsidRPr="00A200DE" w:rsidRDefault="007B7C08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7B7C08" w:rsidRPr="00263F4C" w:rsidRDefault="007B7C08" w:rsidP="002A4D47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B7C08" w:rsidRPr="00263F4C" w:rsidRDefault="007B7C08" w:rsidP="0051010A">
      <w:pPr>
        <w:widowControl w:val="0"/>
        <w:tabs>
          <w:tab w:val="left" w:pos="2579"/>
        </w:tabs>
        <w:autoSpaceDE w:val="0"/>
        <w:autoSpaceDN w:val="0"/>
        <w:adjustRightInd w:val="0"/>
        <w:spacing w:after="0" w:line="33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Ожидаемые результаты деятельности</w:t>
      </w:r>
    </w:p>
    <w:tbl>
      <w:tblPr>
        <w:tblW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544"/>
        <w:gridCol w:w="3245"/>
        <w:gridCol w:w="2651"/>
      </w:tblGrid>
      <w:tr w:rsidR="007B7C08" w:rsidRPr="001357F5" w:rsidTr="00A200DE">
        <w:tc>
          <w:tcPr>
            <w:tcW w:w="675" w:type="dxa"/>
          </w:tcPr>
          <w:p w:rsidR="007B7C08" w:rsidRPr="00F93521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544" w:type="dxa"/>
          </w:tcPr>
          <w:p w:rsidR="007B7C08" w:rsidRPr="00F93521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Наименование мероприятий</w:t>
            </w:r>
          </w:p>
        </w:tc>
        <w:tc>
          <w:tcPr>
            <w:tcW w:w="3245" w:type="dxa"/>
          </w:tcPr>
          <w:p w:rsidR="007B7C08" w:rsidRPr="00F93521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Плановый срок з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авершения выполнения мероприяти</w:t>
            </w: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я</w:t>
            </w:r>
          </w:p>
        </w:tc>
        <w:tc>
          <w:tcPr>
            <w:tcW w:w="2651" w:type="dxa"/>
          </w:tcPr>
          <w:p w:rsidR="007B7C08" w:rsidRPr="00F93521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Описание достигнутых результатов</w:t>
            </w:r>
          </w:p>
        </w:tc>
      </w:tr>
      <w:tr w:rsidR="007B7C08" w:rsidRPr="001357F5" w:rsidTr="00A200DE">
        <w:tc>
          <w:tcPr>
            <w:tcW w:w="675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45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651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B7C08" w:rsidRPr="001357F5" w:rsidTr="00A200DE">
        <w:tc>
          <w:tcPr>
            <w:tcW w:w="675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544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45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651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B7C08" w:rsidRPr="001357F5" w:rsidTr="00A200DE">
        <w:tc>
          <w:tcPr>
            <w:tcW w:w="675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544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45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651" w:type="dxa"/>
          </w:tcPr>
          <w:p w:rsidR="007B7C08" w:rsidRPr="00A200DE" w:rsidRDefault="007B7C08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7B7C08" w:rsidRPr="001357F5" w:rsidRDefault="007B7C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7B7C08" w:rsidRPr="001357F5" w:rsidSect="00822A1E">
      <w:headerReference w:type="even" r:id="rId7"/>
      <w:pgSz w:w="11906" w:h="16838"/>
      <w:pgMar w:top="1398" w:right="707" w:bottom="1440" w:left="1300" w:header="720" w:footer="720" w:gutter="0"/>
      <w:cols w:space="720" w:equalWidth="0">
        <w:col w:w="9899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C08" w:rsidRDefault="007B7C08">
      <w:r>
        <w:separator/>
      </w:r>
    </w:p>
  </w:endnote>
  <w:endnote w:type="continuationSeparator" w:id="0">
    <w:p w:rsidR="007B7C08" w:rsidRDefault="007B7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C08" w:rsidRDefault="007B7C08">
      <w:r>
        <w:separator/>
      </w:r>
    </w:p>
  </w:footnote>
  <w:footnote w:type="continuationSeparator" w:id="0">
    <w:p w:rsidR="007B7C08" w:rsidRDefault="007B7C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C08" w:rsidRDefault="007B7C08" w:rsidP="00C3262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7C08" w:rsidRDefault="007B7C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732"/>
    <w:multiLevelType w:val="hybridMultilevel"/>
    <w:tmpl w:val="00000120"/>
    <w:lvl w:ilvl="0" w:tplc="0000759A">
      <w:start w:val="2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BB3"/>
    <w:multiLevelType w:val="hybridMultilevel"/>
    <w:tmpl w:val="00002EA6"/>
    <w:lvl w:ilvl="0" w:tplc="000012D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decimal"/>
      <w:lvlText w:val="2.1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1547"/>
    <w:multiLevelType w:val="hybridMultilevel"/>
    <w:tmpl w:val="000054DE"/>
    <w:lvl w:ilvl="0" w:tplc="000039B3">
      <w:start w:val="2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2D1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074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2350"/>
    <w:multiLevelType w:val="hybridMultilevel"/>
    <w:tmpl w:val="000022EE"/>
    <w:lvl w:ilvl="0" w:tplc="00004B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5878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26A6"/>
    <w:multiLevelType w:val="hybridMultilevel"/>
    <w:tmpl w:val="0000701F"/>
    <w:lvl w:ilvl="0" w:tplc="00005D0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A5A">
      <w:start w:val="1"/>
      <w:numFmt w:val="decimal"/>
      <w:lvlText w:val="2.3.%2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2C3B"/>
    <w:multiLevelType w:val="hybridMultilevel"/>
    <w:tmpl w:val="000015A1"/>
    <w:lvl w:ilvl="0" w:tplc="000054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2E40"/>
    <w:multiLevelType w:val="hybridMultilevel"/>
    <w:tmpl w:val="00001366"/>
    <w:lvl w:ilvl="0" w:tplc="00001CD0"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000366B">
      <w:start w:val="1"/>
      <w:numFmt w:val="bullet"/>
      <w:lvlText w:val="о"/>
      <w:lvlJc w:val="left"/>
      <w:pPr>
        <w:tabs>
          <w:tab w:val="num" w:pos="2073"/>
        </w:tabs>
        <w:ind w:left="2073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305E"/>
    <w:multiLevelType w:val="hybridMultilevel"/>
    <w:tmpl w:val="0000440D"/>
    <w:lvl w:ilvl="0" w:tplc="000049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D06">
      <w:start w:val="1"/>
      <w:numFmt w:val="decimal"/>
      <w:lvlText w:val="2.2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4DB7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3EF6"/>
    <w:multiLevelType w:val="hybridMultilevel"/>
    <w:tmpl w:val="00000822"/>
    <w:lvl w:ilvl="0" w:tplc="00005991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00004AE1"/>
    <w:multiLevelType w:val="hybridMultilevel"/>
    <w:tmpl w:val="00003D6C"/>
    <w:lvl w:ilvl="0" w:tplc="00002CD6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2A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00004DC8"/>
    <w:multiLevelType w:val="hybridMultilevel"/>
    <w:tmpl w:val="00006443"/>
    <w:lvl w:ilvl="0" w:tplc="000066BB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428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00005AF1"/>
    <w:multiLevelType w:val="hybridMultilevel"/>
    <w:tmpl w:val="000041BB"/>
    <w:lvl w:ilvl="0" w:tplc="000026E9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1E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00005E14"/>
    <w:multiLevelType w:val="hybridMultilevel"/>
    <w:tmpl w:val="00004DF2"/>
    <w:lvl w:ilvl="0" w:tplc="00004944">
      <w:start w:val="2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00005F32"/>
    <w:multiLevelType w:val="hybridMultilevel"/>
    <w:tmpl w:val="00003BF6"/>
    <w:lvl w:ilvl="0" w:tplc="00003A9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797D">
      <w:start w:val="3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>
    <w:nsid w:val="00005F49"/>
    <w:multiLevelType w:val="hybridMultilevel"/>
    <w:tmpl w:val="00000DDC"/>
    <w:lvl w:ilvl="0" w:tplc="00004CA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314F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000066C4"/>
    <w:multiLevelType w:val="hybridMultilevel"/>
    <w:tmpl w:val="00004230"/>
    <w:lvl w:ilvl="0" w:tplc="00007EB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03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00006952"/>
    <w:multiLevelType w:val="hybridMultilevel"/>
    <w:tmpl w:val="00005F90"/>
    <w:lvl w:ilvl="0" w:tplc="0000164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DF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00006B36"/>
    <w:multiLevelType w:val="hybridMultilevel"/>
    <w:tmpl w:val="00005CFD"/>
    <w:lvl w:ilvl="0" w:tplc="00003E1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A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00006B89"/>
    <w:multiLevelType w:val="hybridMultilevel"/>
    <w:tmpl w:val="0000030A"/>
    <w:lvl w:ilvl="0" w:tplc="0000301C">
      <w:start w:val="1"/>
      <w:numFmt w:val="bullet"/>
      <w:lvlText w:val="ее"/>
      <w:lvlJc w:val="left"/>
      <w:pPr>
        <w:tabs>
          <w:tab w:val="num" w:pos="720"/>
        </w:tabs>
        <w:ind w:left="720" w:hanging="360"/>
      </w:pPr>
    </w:lvl>
    <w:lvl w:ilvl="1" w:tplc="00000BDB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56AE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00006E5D"/>
    <w:multiLevelType w:val="hybridMultilevel"/>
    <w:tmpl w:val="00001AD4"/>
    <w:lvl w:ilvl="0" w:tplc="000063CB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00006BFC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0007F96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>
    <w:nsid w:val="0000767D"/>
    <w:multiLevelType w:val="hybridMultilevel"/>
    <w:tmpl w:val="5656BB54"/>
    <w:lvl w:ilvl="0" w:tplc="00001238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00003B25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DEA125A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>
    <w:nsid w:val="00007E87"/>
    <w:multiLevelType w:val="hybridMultilevel"/>
    <w:tmpl w:val="0000390C"/>
    <w:lvl w:ilvl="0" w:tplc="00000F3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09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0124">
      <w:start w:val="3"/>
      <w:numFmt w:val="decimal"/>
      <w:lvlText w:val="2.1.%3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>
    <w:nsid w:val="00007FF5"/>
    <w:multiLevelType w:val="hybridMultilevel"/>
    <w:tmpl w:val="00004E45"/>
    <w:lvl w:ilvl="0" w:tplc="0000323B">
      <w:start w:val="1"/>
      <w:numFmt w:val="bullet"/>
      <w:lvlText w:val="ее"/>
      <w:lvlJc w:val="left"/>
      <w:pPr>
        <w:tabs>
          <w:tab w:val="num" w:pos="720"/>
        </w:tabs>
        <w:ind w:left="720" w:hanging="360"/>
      </w:pPr>
    </w:lvl>
    <w:lvl w:ilvl="1" w:tplc="00002213">
      <w:start w:val="3"/>
      <w:numFmt w:val="decimal"/>
      <w:lvlText w:val="3.%2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 w:tplc="0000260D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>
    <w:nsid w:val="0014399F"/>
    <w:multiLevelType w:val="multilevel"/>
    <w:tmpl w:val="00001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о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0850199A"/>
    <w:multiLevelType w:val="multilevel"/>
    <w:tmpl w:val="C8A6FAE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cs="Times New Roman" w:hint="default"/>
      </w:rPr>
    </w:lvl>
  </w:abstractNum>
  <w:abstractNum w:abstractNumId="26">
    <w:nsid w:val="0A5B6588"/>
    <w:multiLevelType w:val="multilevel"/>
    <w:tmpl w:val="00001AD4"/>
    <w:lvl w:ilvl="0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109C61BC"/>
    <w:multiLevelType w:val="multilevel"/>
    <w:tmpl w:val="0144F32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2"/>
        </w:tabs>
        <w:ind w:left="18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78"/>
        </w:tabs>
        <w:ind w:left="277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04"/>
        </w:tabs>
        <w:ind w:left="370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96"/>
        </w:tabs>
        <w:ind w:left="519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2"/>
        </w:tabs>
        <w:ind w:left="576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6688" w:hanging="2160"/>
      </w:pPr>
      <w:rPr>
        <w:rFonts w:cs="Times New Roman" w:hint="default"/>
      </w:rPr>
    </w:lvl>
  </w:abstractNum>
  <w:abstractNum w:abstractNumId="28">
    <w:nsid w:val="21050425"/>
    <w:multiLevelType w:val="multilevel"/>
    <w:tmpl w:val="00000DDC"/>
    <w:lvl w:ilvl="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2C5623B9"/>
    <w:multiLevelType w:val="multilevel"/>
    <w:tmpl w:val="454CDCE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2"/>
        </w:tabs>
        <w:ind w:left="18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78"/>
        </w:tabs>
        <w:ind w:left="277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4"/>
        </w:tabs>
        <w:ind w:left="33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96"/>
        </w:tabs>
        <w:ind w:left="519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2"/>
        </w:tabs>
        <w:ind w:left="576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6688" w:hanging="2160"/>
      </w:pPr>
      <w:rPr>
        <w:rFonts w:cs="Times New Roman" w:hint="default"/>
      </w:rPr>
    </w:lvl>
  </w:abstractNum>
  <w:abstractNum w:abstractNumId="30">
    <w:nsid w:val="310E31D9"/>
    <w:multiLevelType w:val="multilevel"/>
    <w:tmpl w:val="0000701F"/>
    <w:lvl w:ilvl="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2.3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321915D7"/>
    <w:multiLevelType w:val="multilevel"/>
    <w:tmpl w:val="00004230"/>
    <w:lvl w:ilvl="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427A0796"/>
    <w:multiLevelType w:val="multilevel"/>
    <w:tmpl w:val="0000701F"/>
    <w:lvl w:ilvl="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2.3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432B7DFC"/>
    <w:multiLevelType w:val="multilevel"/>
    <w:tmpl w:val="0144F32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2"/>
        </w:tabs>
        <w:ind w:left="18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78"/>
        </w:tabs>
        <w:ind w:left="277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04"/>
        </w:tabs>
        <w:ind w:left="370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96"/>
        </w:tabs>
        <w:ind w:left="519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2"/>
        </w:tabs>
        <w:ind w:left="576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6688" w:hanging="2160"/>
      </w:pPr>
      <w:rPr>
        <w:rFonts w:cs="Times New Roman" w:hint="default"/>
      </w:rPr>
    </w:lvl>
  </w:abstractNum>
  <w:abstractNum w:abstractNumId="34">
    <w:nsid w:val="45B31742"/>
    <w:multiLevelType w:val="multilevel"/>
    <w:tmpl w:val="D396B6E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sz w:val="30"/>
      </w:rPr>
    </w:lvl>
    <w:lvl w:ilvl="1">
      <w:start w:val="2"/>
      <w:numFmt w:val="decimal"/>
      <w:lvlText w:val="%1.%2."/>
      <w:lvlJc w:val="left"/>
      <w:pPr>
        <w:tabs>
          <w:tab w:val="num" w:pos="1016"/>
        </w:tabs>
        <w:ind w:left="1016" w:hanging="450"/>
      </w:pPr>
      <w:rPr>
        <w:rFonts w:cs="Times New Roman" w:hint="default"/>
        <w:sz w:val="30"/>
      </w:rPr>
    </w:lvl>
    <w:lvl w:ilvl="2">
      <w:start w:val="1"/>
      <w:numFmt w:val="decimal"/>
      <w:lvlText w:val="%1.%2.%3."/>
      <w:lvlJc w:val="left"/>
      <w:pPr>
        <w:tabs>
          <w:tab w:val="num" w:pos="1852"/>
        </w:tabs>
        <w:ind w:left="1852" w:hanging="720"/>
      </w:pPr>
      <w:rPr>
        <w:rFonts w:cs="Times New Roman" w:hint="default"/>
        <w:sz w:val="30"/>
      </w:rPr>
    </w:lvl>
    <w:lvl w:ilvl="3">
      <w:start w:val="1"/>
      <w:numFmt w:val="decimal"/>
      <w:lvlText w:val="%1.%2.%3.%4."/>
      <w:lvlJc w:val="left"/>
      <w:pPr>
        <w:tabs>
          <w:tab w:val="num" w:pos="2418"/>
        </w:tabs>
        <w:ind w:left="2418" w:hanging="720"/>
      </w:pPr>
      <w:rPr>
        <w:rFonts w:cs="Times New Roman" w:hint="default"/>
        <w:sz w:val="30"/>
      </w:rPr>
    </w:lvl>
    <w:lvl w:ilvl="4">
      <w:start w:val="1"/>
      <w:numFmt w:val="decimal"/>
      <w:lvlText w:val="%1.%2.%3.%4.%5."/>
      <w:lvlJc w:val="left"/>
      <w:pPr>
        <w:tabs>
          <w:tab w:val="num" w:pos="3344"/>
        </w:tabs>
        <w:ind w:left="3344" w:hanging="1080"/>
      </w:pPr>
      <w:rPr>
        <w:rFonts w:cs="Times New Roman" w:hint="default"/>
        <w:sz w:val="30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1080"/>
      </w:pPr>
      <w:rPr>
        <w:rFonts w:cs="Times New Roman" w:hint="default"/>
        <w:sz w:val="30"/>
      </w:rPr>
    </w:lvl>
    <w:lvl w:ilvl="6">
      <w:start w:val="1"/>
      <w:numFmt w:val="decimal"/>
      <w:lvlText w:val="%1.%2.%3.%4.%5.%6.%7."/>
      <w:lvlJc w:val="left"/>
      <w:pPr>
        <w:tabs>
          <w:tab w:val="num" w:pos="4836"/>
        </w:tabs>
        <w:ind w:left="4836" w:hanging="1440"/>
      </w:pPr>
      <w:rPr>
        <w:rFonts w:cs="Times New Roman" w:hint="default"/>
        <w:sz w:val="30"/>
      </w:rPr>
    </w:lvl>
    <w:lvl w:ilvl="7">
      <w:start w:val="1"/>
      <w:numFmt w:val="decimal"/>
      <w:lvlText w:val="%1.%2.%3.%4.%5.%6.%7.%8."/>
      <w:lvlJc w:val="left"/>
      <w:pPr>
        <w:tabs>
          <w:tab w:val="num" w:pos="5402"/>
        </w:tabs>
        <w:ind w:left="5402" w:hanging="1440"/>
      </w:pPr>
      <w:rPr>
        <w:rFonts w:cs="Times New Roman" w:hint="default"/>
        <w:sz w:val="30"/>
      </w:rPr>
    </w:lvl>
    <w:lvl w:ilvl="8">
      <w:start w:val="1"/>
      <w:numFmt w:val="decimal"/>
      <w:lvlText w:val="%1.%2.%3.%4.%5.%6.%7.%8.%9."/>
      <w:lvlJc w:val="left"/>
      <w:pPr>
        <w:tabs>
          <w:tab w:val="num" w:pos="6328"/>
        </w:tabs>
        <w:ind w:left="6328" w:hanging="1800"/>
      </w:pPr>
      <w:rPr>
        <w:rFonts w:cs="Times New Roman" w:hint="default"/>
        <w:sz w:val="30"/>
      </w:rPr>
    </w:lvl>
  </w:abstractNum>
  <w:abstractNum w:abstractNumId="35">
    <w:nsid w:val="50A0534D"/>
    <w:multiLevelType w:val="multilevel"/>
    <w:tmpl w:val="049E7D4E"/>
    <w:lvl w:ilvl="0">
      <w:start w:val="2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 w:hint="default"/>
        <w:sz w:val="30"/>
      </w:rPr>
    </w:lvl>
    <w:lvl w:ilvl="1">
      <w:start w:val="2"/>
      <w:numFmt w:val="decimal"/>
      <w:lvlText w:val="%1.%2."/>
      <w:lvlJc w:val="left"/>
      <w:pPr>
        <w:tabs>
          <w:tab w:val="num" w:pos="955"/>
        </w:tabs>
        <w:ind w:left="955" w:hanging="675"/>
      </w:pPr>
      <w:rPr>
        <w:rFonts w:cs="Times New Roman" w:hint="default"/>
        <w:sz w:val="30"/>
      </w:rPr>
    </w:lvl>
    <w:lvl w:ilvl="2">
      <w:start w:val="1"/>
      <w:numFmt w:val="decimal"/>
      <w:lvlText w:val="%1.%2.%3."/>
      <w:lvlJc w:val="left"/>
      <w:pPr>
        <w:tabs>
          <w:tab w:val="num" w:pos="1280"/>
        </w:tabs>
        <w:ind w:left="1280" w:hanging="720"/>
      </w:pPr>
      <w:rPr>
        <w:rFonts w:cs="Times New Roman" w:hint="default"/>
        <w:sz w:val="30"/>
      </w:rPr>
    </w:lvl>
    <w:lvl w:ilvl="3">
      <w:start w:val="1"/>
      <w:numFmt w:val="decimal"/>
      <w:lvlText w:val="%1.%2.%3.%4."/>
      <w:lvlJc w:val="left"/>
      <w:pPr>
        <w:tabs>
          <w:tab w:val="num" w:pos="1560"/>
        </w:tabs>
        <w:ind w:left="1560" w:hanging="720"/>
      </w:pPr>
      <w:rPr>
        <w:rFonts w:cs="Times New Roman" w:hint="default"/>
        <w:sz w:val="30"/>
      </w:rPr>
    </w:lvl>
    <w:lvl w:ilvl="4">
      <w:start w:val="1"/>
      <w:numFmt w:val="decimal"/>
      <w:lvlText w:val="%1.%2.%3.%4.%5."/>
      <w:lvlJc w:val="left"/>
      <w:pPr>
        <w:tabs>
          <w:tab w:val="num" w:pos="2200"/>
        </w:tabs>
        <w:ind w:left="2200" w:hanging="1080"/>
      </w:pPr>
      <w:rPr>
        <w:rFonts w:cs="Times New Roman" w:hint="default"/>
        <w:sz w:val="30"/>
      </w:rPr>
    </w:lvl>
    <w:lvl w:ilvl="5">
      <w:start w:val="1"/>
      <w:numFmt w:val="decimal"/>
      <w:lvlText w:val="%1.%2.%3.%4.%5.%6."/>
      <w:lvlJc w:val="left"/>
      <w:pPr>
        <w:tabs>
          <w:tab w:val="num" w:pos="2480"/>
        </w:tabs>
        <w:ind w:left="2480" w:hanging="1080"/>
      </w:pPr>
      <w:rPr>
        <w:rFonts w:cs="Times New Roman" w:hint="default"/>
        <w:sz w:val="30"/>
      </w:rPr>
    </w:lvl>
    <w:lvl w:ilvl="6">
      <w:start w:val="1"/>
      <w:numFmt w:val="decimal"/>
      <w:lvlText w:val="%1.%2.%3.%4.%5.%6.%7."/>
      <w:lvlJc w:val="left"/>
      <w:pPr>
        <w:tabs>
          <w:tab w:val="num" w:pos="3120"/>
        </w:tabs>
        <w:ind w:left="3120" w:hanging="1440"/>
      </w:pPr>
      <w:rPr>
        <w:rFonts w:cs="Times New Roman" w:hint="default"/>
        <w:sz w:val="30"/>
      </w:rPr>
    </w:lvl>
    <w:lvl w:ilvl="7">
      <w:start w:val="1"/>
      <w:numFmt w:val="decimal"/>
      <w:lvlText w:val="%1.%2.%3.%4.%5.%6.%7.%8."/>
      <w:lvlJc w:val="left"/>
      <w:pPr>
        <w:tabs>
          <w:tab w:val="num" w:pos="3400"/>
        </w:tabs>
        <w:ind w:left="3400" w:hanging="1440"/>
      </w:pPr>
      <w:rPr>
        <w:rFonts w:cs="Times New Roman" w:hint="default"/>
        <w:sz w:val="30"/>
      </w:rPr>
    </w:lvl>
    <w:lvl w:ilvl="8">
      <w:start w:val="1"/>
      <w:numFmt w:val="decimal"/>
      <w:lvlText w:val="%1.%2.%3.%4.%5.%6.%7.%8.%9."/>
      <w:lvlJc w:val="left"/>
      <w:pPr>
        <w:tabs>
          <w:tab w:val="num" w:pos="4040"/>
        </w:tabs>
        <w:ind w:left="4040" w:hanging="1800"/>
      </w:pPr>
      <w:rPr>
        <w:rFonts w:cs="Times New Roman" w:hint="default"/>
        <w:sz w:val="30"/>
      </w:rPr>
    </w:lvl>
  </w:abstractNum>
  <w:abstractNum w:abstractNumId="36">
    <w:nsid w:val="54C9763B"/>
    <w:multiLevelType w:val="hybridMultilevel"/>
    <w:tmpl w:val="915884D8"/>
    <w:lvl w:ilvl="0" w:tplc="744E74B4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  <w:rPr>
        <w:rFonts w:cs="Times New Roman"/>
      </w:rPr>
    </w:lvl>
  </w:abstractNum>
  <w:abstractNum w:abstractNumId="37">
    <w:nsid w:val="65746C89"/>
    <w:multiLevelType w:val="hybridMultilevel"/>
    <w:tmpl w:val="F036ED1C"/>
    <w:lvl w:ilvl="0" w:tplc="62FA6E38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38">
    <w:nsid w:val="67377B0A"/>
    <w:multiLevelType w:val="multilevel"/>
    <w:tmpl w:val="00004E45"/>
    <w:lvl w:ilvl="0">
      <w:start w:val="1"/>
      <w:numFmt w:val="bullet"/>
      <w:lvlText w:val="ее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3.%2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679B01FD"/>
    <w:multiLevelType w:val="multilevel"/>
    <w:tmpl w:val="00003BF6"/>
    <w:lvl w:ilvl="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6B3D4A0D"/>
    <w:multiLevelType w:val="multilevel"/>
    <w:tmpl w:val="00003BF6"/>
    <w:lvl w:ilvl="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12"/>
  </w:num>
  <w:num w:numId="5">
    <w:abstractNumId w:val="2"/>
  </w:num>
  <w:num w:numId="6">
    <w:abstractNumId w:val="22"/>
  </w:num>
  <w:num w:numId="7">
    <w:abstractNumId w:val="8"/>
  </w:num>
  <w:num w:numId="8">
    <w:abstractNumId w:val="3"/>
  </w:num>
  <w:num w:numId="9">
    <w:abstractNumId w:val="11"/>
  </w:num>
  <w:num w:numId="10">
    <w:abstractNumId w:val="5"/>
  </w:num>
  <w:num w:numId="11">
    <w:abstractNumId w:val="21"/>
  </w:num>
  <w:num w:numId="12">
    <w:abstractNumId w:val="20"/>
  </w:num>
  <w:num w:numId="13">
    <w:abstractNumId w:val="23"/>
  </w:num>
  <w:num w:numId="14">
    <w:abstractNumId w:val="19"/>
  </w:num>
  <w:num w:numId="15">
    <w:abstractNumId w:val="1"/>
  </w:num>
  <w:num w:numId="16">
    <w:abstractNumId w:val="4"/>
  </w:num>
  <w:num w:numId="17">
    <w:abstractNumId w:val="18"/>
  </w:num>
  <w:num w:numId="18">
    <w:abstractNumId w:val="14"/>
  </w:num>
  <w:num w:numId="19">
    <w:abstractNumId w:val="15"/>
  </w:num>
  <w:num w:numId="20">
    <w:abstractNumId w:val="13"/>
  </w:num>
  <w:num w:numId="21">
    <w:abstractNumId w:val="7"/>
  </w:num>
  <w:num w:numId="22">
    <w:abstractNumId w:val="16"/>
  </w:num>
  <w:num w:numId="23">
    <w:abstractNumId w:val="6"/>
  </w:num>
  <w:num w:numId="24">
    <w:abstractNumId w:val="9"/>
  </w:num>
  <w:num w:numId="25">
    <w:abstractNumId w:val="36"/>
  </w:num>
  <w:num w:numId="26">
    <w:abstractNumId w:val="33"/>
  </w:num>
  <w:num w:numId="27">
    <w:abstractNumId w:val="35"/>
  </w:num>
  <w:num w:numId="28">
    <w:abstractNumId w:val="32"/>
  </w:num>
  <w:num w:numId="29">
    <w:abstractNumId w:val="34"/>
  </w:num>
  <w:num w:numId="30">
    <w:abstractNumId w:val="37"/>
  </w:num>
  <w:num w:numId="31">
    <w:abstractNumId w:val="40"/>
  </w:num>
  <w:num w:numId="32">
    <w:abstractNumId w:val="39"/>
  </w:num>
  <w:num w:numId="33">
    <w:abstractNumId w:val="28"/>
  </w:num>
  <w:num w:numId="34">
    <w:abstractNumId w:val="24"/>
  </w:num>
  <w:num w:numId="35">
    <w:abstractNumId w:val="30"/>
  </w:num>
  <w:num w:numId="36">
    <w:abstractNumId w:val="25"/>
  </w:num>
  <w:num w:numId="37">
    <w:abstractNumId w:val="27"/>
  </w:num>
  <w:num w:numId="38">
    <w:abstractNumId w:val="29"/>
  </w:num>
  <w:num w:numId="39">
    <w:abstractNumId w:val="26"/>
  </w:num>
  <w:num w:numId="40">
    <w:abstractNumId w:val="31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4C5E"/>
    <w:rsid w:val="00006716"/>
    <w:rsid w:val="00027406"/>
    <w:rsid w:val="00042A36"/>
    <w:rsid w:val="00045729"/>
    <w:rsid w:val="00054A8B"/>
    <w:rsid w:val="00065F46"/>
    <w:rsid w:val="00082CC4"/>
    <w:rsid w:val="000838C8"/>
    <w:rsid w:val="000857A2"/>
    <w:rsid w:val="00095C47"/>
    <w:rsid w:val="000A7337"/>
    <w:rsid w:val="000C25A7"/>
    <w:rsid w:val="000C2CED"/>
    <w:rsid w:val="000F4A45"/>
    <w:rsid w:val="00101817"/>
    <w:rsid w:val="00103E18"/>
    <w:rsid w:val="00105137"/>
    <w:rsid w:val="00115F92"/>
    <w:rsid w:val="001357F5"/>
    <w:rsid w:val="001422D4"/>
    <w:rsid w:val="00165192"/>
    <w:rsid w:val="001778B3"/>
    <w:rsid w:val="00180E5A"/>
    <w:rsid w:val="00184C49"/>
    <w:rsid w:val="001931F8"/>
    <w:rsid w:val="00193DB8"/>
    <w:rsid w:val="00196A30"/>
    <w:rsid w:val="00197B52"/>
    <w:rsid w:val="001A23EA"/>
    <w:rsid w:val="001A58AF"/>
    <w:rsid w:val="001B07F8"/>
    <w:rsid w:val="001D37E6"/>
    <w:rsid w:val="001D7040"/>
    <w:rsid w:val="001E2AC4"/>
    <w:rsid w:val="001E6531"/>
    <w:rsid w:val="00205C68"/>
    <w:rsid w:val="002255CE"/>
    <w:rsid w:val="00236DB9"/>
    <w:rsid w:val="00236E8A"/>
    <w:rsid w:val="00243594"/>
    <w:rsid w:val="002447C0"/>
    <w:rsid w:val="002638EE"/>
    <w:rsid w:val="00263F4C"/>
    <w:rsid w:val="002726E8"/>
    <w:rsid w:val="00277486"/>
    <w:rsid w:val="00283314"/>
    <w:rsid w:val="00283470"/>
    <w:rsid w:val="002933CD"/>
    <w:rsid w:val="00293A98"/>
    <w:rsid w:val="002A4D47"/>
    <w:rsid w:val="002A7B2C"/>
    <w:rsid w:val="002A7D09"/>
    <w:rsid w:val="002B51BC"/>
    <w:rsid w:val="002B695B"/>
    <w:rsid w:val="002C15C2"/>
    <w:rsid w:val="002C296A"/>
    <w:rsid w:val="002D0A07"/>
    <w:rsid w:val="002D2C14"/>
    <w:rsid w:val="00300D8D"/>
    <w:rsid w:val="00301294"/>
    <w:rsid w:val="00305477"/>
    <w:rsid w:val="00326072"/>
    <w:rsid w:val="003311F1"/>
    <w:rsid w:val="00332235"/>
    <w:rsid w:val="003368EF"/>
    <w:rsid w:val="00354D3E"/>
    <w:rsid w:val="003627F6"/>
    <w:rsid w:val="00363FEE"/>
    <w:rsid w:val="00390880"/>
    <w:rsid w:val="003A154B"/>
    <w:rsid w:val="003A519F"/>
    <w:rsid w:val="003D61A4"/>
    <w:rsid w:val="003D621E"/>
    <w:rsid w:val="003E32D1"/>
    <w:rsid w:val="003E6D99"/>
    <w:rsid w:val="003F1B00"/>
    <w:rsid w:val="00401ABE"/>
    <w:rsid w:val="00402486"/>
    <w:rsid w:val="004057C7"/>
    <w:rsid w:val="00405CA6"/>
    <w:rsid w:val="0042492A"/>
    <w:rsid w:val="0042545D"/>
    <w:rsid w:val="0044124F"/>
    <w:rsid w:val="004434CB"/>
    <w:rsid w:val="004463A2"/>
    <w:rsid w:val="004523F6"/>
    <w:rsid w:val="0047291F"/>
    <w:rsid w:val="004B1DCE"/>
    <w:rsid w:val="004C218E"/>
    <w:rsid w:val="004C2CF6"/>
    <w:rsid w:val="004D27E5"/>
    <w:rsid w:val="004E44C7"/>
    <w:rsid w:val="004E5CDB"/>
    <w:rsid w:val="004F4010"/>
    <w:rsid w:val="004F44C9"/>
    <w:rsid w:val="004F4B3D"/>
    <w:rsid w:val="004F60C1"/>
    <w:rsid w:val="005049C4"/>
    <w:rsid w:val="0051010A"/>
    <w:rsid w:val="00510BE3"/>
    <w:rsid w:val="0052720F"/>
    <w:rsid w:val="0054196D"/>
    <w:rsid w:val="00542FA9"/>
    <w:rsid w:val="00552A50"/>
    <w:rsid w:val="00553D1C"/>
    <w:rsid w:val="005578B7"/>
    <w:rsid w:val="0056064A"/>
    <w:rsid w:val="00563D7A"/>
    <w:rsid w:val="00563EA3"/>
    <w:rsid w:val="00567C1A"/>
    <w:rsid w:val="005864C5"/>
    <w:rsid w:val="005925EF"/>
    <w:rsid w:val="005A24BD"/>
    <w:rsid w:val="005D0F6E"/>
    <w:rsid w:val="005E2EA6"/>
    <w:rsid w:val="005E64F4"/>
    <w:rsid w:val="005E7E48"/>
    <w:rsid w:val="005F01CA"/>
    <w:rsid w:val="005F32E5"/>
    <w:rsid w:val="005F5665"/>
    <w:rsid w:val="00613A6D"/>
    <w:rsid w:val="0062055B"/>
    <w:rsid w:val="00622DA2"/>
    <w:rsid w:val="00633A90"/>
    <w:rsid w:val="006345D3"/>
    <w:rsid w:val="00634DBB"/>
    <w:rsid w:val="00637E21"/>
    <w:rsid w:val="00653C69"/>
    <w:rsid w:val="0067136D"/>
    <w:rsid w:val="006750C1"/>
    <w:rsid w:val="006C2F0C"/>
    <w:rsid w:val="006D1095"/>
    <w:rsid w:val="006D556C"/>
    <w:rsid w:val="006E4774"/>
    <w:rsid w:val="006E4848"/>
    <w:rsid w:val="006E6B1A"/>
    <w:rsid w:val="006F68E0"/>
    <w:rsid w:val="00700AFE"/>
    <w:rsid w:val="00701BC1"/>
    <w:rsid w:val="00711EC3"/>
    <w:rsid w:val="00745385"/>
    <w:rsid w:val="00755F96"/>
    <w:rsid w:val="00770061"/>
    <w:rsid w:val="00772990"/>
    <w:rsid w:val="007846DE"/>
    <w:rsid w:val="007A3DD3"/>
    <w:rsid w:val="007B7C08"/>
    <w:rsid w:val="007C3B48"/>
    <w:rsid w:val="007C47CA"/>
    <w:rsid w:val="007C7A77"/>
    <w:rsid w:val="007E47A1"/>
    <w:rsid w:val="007F1464"/>
    <w:rsid w:val="007F3598"/>
    <w:rsid w:val="007F5CE0"/>
    <w:rsid w:val="00801FED"/>
    <w:rsid w:val="00820FB4"/>
    <w:rsid w:val="00821089"/>
    <w:rsid w:val="00822A1E"/>
    <w:rsid w:val="00847A0A"/>
    <w:rsid w:val="00850350"/>
    <w:rsid w:val="00887A4A"/>
    <w:rsid w:val="00891F3C"/>
    <w:rsid w:val="008A0FBF"/>
    <w:rsid w:val="008B311F"/>
    <w:rsid w:val="008B710F"/>
    <w:rsid w:val="008E5DEB"/>
    <w:rsid w:val="00925508"/>
    <w:rsid w:val="00935FF1"/>
    <w:rsid w:val="00946E2D"/>
    <w:rsid w:val="009616E0"/>
    <w:rsid w:val="0096280B"/>
    <w:rsid w:val="00981F58"/>
    <w:rsid w:val="00986538"/>
    <w:rsid w:val="0099443F"/>
    <w:rsid w:val="009A7B57"/>
    <w:rsid w:val="009C6C10"/>
    <w:rsid w:val="009F75F1"/>
    <w:rsid w:val="00A0036E"/>
    <w:rsid w:val="00A01AA4"/>
    <w:rsid w:val="00A02735"/>
    <w:rsid w:val="00A123D5"/>
    <w:rsid w:val="00A200DE"/>
    <w:rsid w:val="00A242D5"/>
    <w:rsid w:val="00A249EC"/>
    <w:rsid w:val="00A40616"/>
    <w:rsid w:val="00A4084C"/>
    <w:rsid w:val="00A428A8"/>
    <w:rsid w:val="00A44370"/>
    <w:rsid w:val="00A455E4"/>
    <w:rsid w:val="00A732FE"/>
    <w:rsid w:val="00A75C9A"/>
    <w:rsid w:val="00A8308A"/>
    <w:rsid w:val="00A83B44"/>
    <w:rsid w:val="00A9271B"/>
    <w:rsid w:val="00AB61C7"/>
    <w:rsid w:val="00AC0B87"/>
    <w:rsid w:val="00AC2B9A"/>
    <w:rsid w:val="00AF4203"/>
    <w:rsid w:val="00AF5067"/>
    <w:rsid w:val="00AF5AF1"/>
    <w:rsid w:val="00B313B9"/>
    <w:rsid w:val="00B5533F"/>
    <w:rsid w:val="00BC6E88"/>
    <w:rsid w:val="00BE0EBB"/>
    <w:rsid w:val="00C0266A"/>
    <w:rsid w:val="00C0429A"/>
    <w:rsid w:val="00C15A29"/>
    <w:rsid w:val="00C20F95"/>
    <w:rsid w:val="00C27AB1"/>
    <w:rsid w:val="00C32622"/>
    <w:rsid w:val="00C4164D"/>
    <w:rsid w:val="00C52435"/>
    <w:rsid w:val="00C610C9"/>
    <w:rsid w:val="00C611DE"/>
    <w:rsid w:val="00C8178E"/>
    <w:rsid w:val="00C901CF"/>
    <w:rsid w:val="00C94010"/>
    <w:rsid w:val="00CB57FE"/>
    <w:rsid w:val="00CB6475"/>
    <w:rsid w:val="00CC400C"/>
    <w:rsid w:val="00CC4C5D"/>
    <w:rsid w:val="00CE24C4"/>
    <w:rsid w:val="00CE6501"/>
    <w:rsid w:val="00CE66AC"/>
    <w:rsid w:val="00CF7FD7"/>
    <w:rsid w:val="00D03214"/>
    <w:rsid w:val="00D31298"/>
    <w:rsid w:val="00D3691B"/>
    <w:rsid w:val="00D73D3E"/>
    <w:rsid w:val="00D747A2"/>
    <w:rsid w:val="00D74C5E"/>
    <w:rsid w:val="00D83B39"/>
    <w:rsid w:val="00D97D94"/>
    <w:rsid w:val="00DA4D94"/>
    <w:rsid w:val="00DB2CB4"/>
    <w:rsid w:val="00DD211A"/>
    <w:rsid w:val="00DD28B1"/>
    <w:rsid w:val="00DE346B"/>
    <w:rsid w:val="00DE75B4"/>
    <w:rsid w:val="00DF0D20"/>
    <w:rsid w:val="00DF3889"/>
    <w:rsid w:val="00E01B40"/>
    <w:rsid w:val="00E03517"/>
    <w:rsid w:val="00E20449"/>
    <w:rsid w:val="00E26888"/>
    <w:rsid w:val="00E34826"/>
    <w:rsid w:val="00E35ED6"/>
    <w:rsid w:val="00E42694"/>
    <w:rsid w:val="00E51190"/>
    <w:rsid w:val="00EB5EFB"/>
    <w:rsid w:val="00EC3FA0"/>
    <w:rsid w:val="00F15834"/>
    <w:rsid w:val="00F168DB"/>
    <w:rsid w:val="00F171E1"/>
    <w:rsid w:val="00F24678"/>
    <w:rsid w:val="00F30697"/>
    <w:rsid w:val="00F31296"/>
    <w:rsid w:val="00F46352"/>
    <w:rsid w:val="00F4706D"/>
    <w:rsid w:val="00F52088"/>
    <w:rsid w:val="00F608E4"/>
    <w:rsid w:val="00F67FA1"/>
    <w:rsid w:val="00F702AD"/>
    <w:rsid w:val="00F711DD"/>
    <w:rsid w:val="00F72FC5"/>
    <w:rsid w:val="00F85466"/>
    <w:rsid w:val="00F93521"/>
    <w:rsid w:val="00FC32C9"/>
    <w:rsid w:val="00FC5BAB"/>
    <w:rsid w:val="00FD2CAA"/>
    <w:rsid w:val="00FE78D5"/>
    <w:rsid w:val="00FF1D73"/>
    <w:rsid w:val="00FF4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E18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7136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42D5"/>
    <w:rPr>
      <w:rFonts w:cs="Times New Roman"/>
      <w:lang w:val="en-US" w:eastAsia="en-US"/>
    </w:rPr>
  </w:style>
  <w:style w:type="character" w:styleId="PageNumber">
    <w:name w:val="page number"/>
    <w:basedOn w:val="DefaultParagraphFont"/>
    <w:uiPriority w:val="99"/>
    <w:rsid w:val="0067136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713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42D5"/>
    <w:rPr>
      <w:rFonts w:ascii="Times New Roman" w:hAnsi="Times New Roman" w:cs="Times New Roman"/>
      <w:sz w:val="2"/>
      <w:lang w:val="en-US" w:eastAsia="en-US"/>
    </w:rPr>
  </w:style>
  <w:style w:type="paragraph" w:styleId="Footer">
    <w:name w:val="footer"/>
    <w:basedOn w:val="Normal"/>
    <w:link w:val="FooterChar"/>
    <w:uiPriority w:val="99"/>
    <w:rsid w:val="00822A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42D5"/>
    <w:rPr>
      <w:rFonts w:cs="Times New Roman"/>
      <w:lang w:val="en-US" w:eastAsia="en-US"/>
    </w:rPr>
  </w:style>
  <w:style w:type="paragraph" w:customStyle="1" w:styleId="consplusnonformat">
    <w:name w:val="consplusnonformat"/>
    <w:basedOn w:val="Normal"/>
    <w:uiPriority w:val="99"/>
    <w:rsid w:val="00C32622"/>
    <w:pPr>
      <w:spacing w:before="280" w:after="280" w:line="240" w:lineRule="auto"/>
    </w:pPr>
    <w:rPr>
      <w:rFonts w:ascii="Times New Roman" w:hAnsi="Times New Roman"/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locked/>
    <w:rsid w:val="005049C4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2185</TotalTime>
  <Pages>14</Pages>
  <Words>4270</Words>
  <Characters>24342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104</cp:revision>
  <cp:lastPrinted>2016-12-26T14:34:00Z</cp:lastPrinted>
  <dcterms:created xsi:type="dcterms:W3CDTF">2016-12-07T07:39:00Z</dcterms:created>
  <dcterms:modified xsi:type="dcterms:W3CDTF">2016-12-26T14:45:00Z</dcterms:modified>
</cp:coreProperties>
</file>